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83B" w:rsidRPr="00EB0114" w:rsidRDefault="0074483B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sz w:val="22"/>
          <w:szCs w:val="22"/>
        </w:rPr>
      </w:pPr>
    </w:p>
    <w:p w:rsidR="0074483B" w:rsidRPr="00EB0114" w:rsidRDefault="00D03AD3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EB0114">
        <w:rPr>
          <w:b/>
          <w:sz w:val="28"/>
          <w:szCs w:val="28"/>
        </w:rPr>
        <w:t>ДОГОВОР АРЕНДЫ ЗЕМЛИ</w:t>
      </w:r>
      <w:fldSimple w:instr="DOCVARIABLE &quot;SP_FUNC: GetFixingSign (CONTEXT)&quot; \* MERGEFORMAT">
        <w:r w:rsidR="00B71C93">
          <w:rPr>
            <w:b/>
            <w:sz w:val="22"/>
            <w:szCs w:val="22"/>
          </w:rPr>
          <w:t xml:space="preserve"> </w:t>
        </w:r>
      </w:fldSimple>
    </w:p>
    <w:p w:rsidR="00CA598B" w:rsidRPr="00EB0114" w:rsidRDefault="00CA598B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color w:val="000000"/>
          <w:sz w:val="26"/>
          <w:szCs w:val="26"/>
        </w:rPr>
      </w:pPr>
      <w:r w:rsidRPr="00EB0114">
        <w:rPr>
          <w:b/>
          <w:color w:val="000000"/>
          <w:sz w:val="26"/>
          <w:szCs w:val="26"/>
        </w:rPr>
        <w:t xml:space="preserve">для </w:t>
      </w:r>
      <w:r w:rsidR="0046510A">
        <w:rPr>
          <w:b/>
          <w:color w:val="000000"/>
          <w:sz w:val="26"/>
          <w:szCs w:val="26"/>
        </w:rPr>
        <w:t>озеленения</w:t>
      </w:r>
      <w:r w:rsidR="00CF5113">
        <w:rPr>
          <w:b/>
          <w:color w:val="000000"/>
          <w:sz w:val="26"/>
          <w:szCs w:val="26"/>
        </w:rPr>
        <w:t xml:space="preserve"> территории</w:t>
      </w:r>
      <w:r w:rsidRPr="00EB0114">
        <w:rPr>
          <w:b/>
          <w:color w:val="000000"/>
          <w:sz w:val="26"/>
          <w:szCs w:val="26"/>
        </w:rPr>
        <w:t xml:space="preserve"> (АУКЦИОН)</w:t>
      </w:r>
    </w:p>
    <w:p w:rsidR="00FE2626" w:rsidRPr="00EB0114" w:rsidRDefault="00FE2626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sz w:val="26"/>
          <w:szCs w:val="26"/>
        </w:rPr>
      </w:pPr>
    </w:p>
    <w:p w:rsidR="00FE2626" w:rsidRPr="00D3768F" w:rsidRDefault="00FE2626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sz w:val="26"/>
          <w:szCs w:val="26"/>
          <w:lang w:val="en-US"/>
        </w:rPr>
      </w:pPr>
      <w:r w:rsidRPr="00EB0114">
        <w:rPr>
          <w:b/>
          <w:sz w:val="26"/>
          <w:szCs w:val="26"/>
        </w:rPr>
        <w:t xml:space="preserve">№ </w:t>
      </w:r>
      <w:r w:rsidR="00D3768F">
        <w:rPr>
          <w:b/>
          <w:sz w:val="26"/>
          <w:szCs w:val="26"/>
          <w:lang w:val="en-US"/>
        </w:rPr>
        <w:t>____________</w:t>
      </w:r>
    </w:p>
    <w:p w:rsidR="00FE2626" w:rsidRPr="00EB0114" w:rsidRDefault="00FE2626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sz w:val="26"/>
          <w:szCs w:val="26"/>
        </w:rPr>
      </w:pPr>
    </w:p>
    <w:tbl>
      <w:tblPr>
        <w:tblW w:w="0" w:type="auto"/>
        <w:tblLook w:val="04A0"/>
      </w:tblPr>
      <w:tblGrid>
        <w:gridCol w:w="4916"/>
        <w:gridCol w:w="4939"/>
      </w:tblGrid>
      <w:tr w:rsidR="00FE2626" w:rsidRPr="00EB0114" w:rsidTr="00220070">
        <w:tc>
          <w:tcPr>
            <w:tcW w:w="4998" w:type="dxa"/>
            <w:shd w:val="clear" w:color="auto" w:fill="auto"/>
          </w:tcPr>
          <w:p w:rsidR="00FE2626" w:rsidRPr="00EB0114" w:rsidRDefault="00FE2626" w:rsidP="00220070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EB0114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FE2626" w:rsidRPr="00EB0114" w:rsidRDefault="00BF7C23" w:rsidP="00D3768F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»__________202</w:t>
            </w:r>
            <w:r w:rsidR="00D3768F">
              <w:rPr>
                <w:sz w:val="24"/>
                <w:szCs w:val="24"/>
                <w:lang w:val="en-US"/>
              </w:rPr>
              <w:t>_</w:t>
            </w:r>
            <w:r w:rsidR="00FE2626" w:rsidRPr="00EB0114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D03AD3" w:rsidRPr="00EB0114" w:rsidRDefault="00D03AD3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EB0114">
        <w:rPr>
          <w:sz w:val="22"/>
          <w:szCs w:val="22"/>
        </w:rPr>
        <w:tab/>
      </w:r>
    </w:p>
    <w:p w:rsidR="0074483B" w:rsidRPr="00EB0114" w:rsidRDefault="0074483B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66121" w:rsidRPr="0045600C" w:rsidRDefault="00666121" w:rsidP="00666121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b/>
          <w:bCs/>
          <w:color w:val="000000"/>
          <w:sz w:val="24"/>
          <w:szCs w:val="24"/>
        </w:rPr>
        <w:t>Орган местного самоуправления «Комитет по управлению имуществом Златоустовского городского округа» от имени Муниципального образования Златоустовский городской округ,</w:t>
      </w:r>
      <w:r w:rsidRPr="0045600C">
        <w:rPr>
          <w:sz w:val="24"/>
          <w:szCs w:val="24"/>
        </w:rPr>
        <w:t xml:space="preserve"> 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№</w:t>
      </w:r>
      <w:r>
        <w:rPr>
          <w:sz w:val="24"/>
          <w:szCs w:val="24"/>
        </w:rPr>
        <w:t xml:space="preserve"> зем-1</w:t>
      </w:r>
      <w:r w:rsidRPr="0045600C">
        <w:rPr>
          <w:sz w:val="24"/>
          <w:szCs w:val="24"/>
        </w:rPr>
        <w:t xml:space="preserve"> от </w:t>
      </w:r>
      <w:r>
        <w:rPr>
          <w:sz w:val="24"/>
          <w:szCs w:val="24"/>
        </w:rPr>
        <w:t>09.01.2023</w:t>
      </w:r>
      <w:r w:rsidRPr="0045600C">
        <w:rPr>
          <w:sz w:val="24"/>
          <w:szCs w:val="24"/>
        </w:rPr>
        <w:t>г</w:t>
      </w:r>
      <w:proofErr w:type="gramStart"/>
      <w:r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sz w:val="24"/>
          <w:szCs w:val="24"/>
        </w:rPr>
        <w:t>,</w:t>
      </w:r>
      <w:proofErr w:type="gramEnd"/>
      <w:r w:rsidRPr="0045600C">
        <w:rPr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 xml:space="preserve">именуемый </w:t>
      </w:r>
      <w:r w:rsidRPr="0045600C">
        <w:rPr>
          <w:b/>
          <w:bCs/>
          <w:color w:val="000000"/>
          <w:sz w:val="24"/>
          <w:szCs w:val="24"/>
        </w:rPr>
        <w:t xml:space="preserve">"Арендодатель", </w:t>
      </w:r>
      <w:r w:rsidRPr="0045600C">
        <w:rPr>
          <w:color w:val="000000"/>
          <w:sz w:val="24"/>
          <w:szCs w:val="24"/>
        </w:rPr>
        <w:t>с одной стороны, и</w:t>
      </w:r>
      <w:r>
        <w:rPr>
          <w:color w:val="000000"/>
          <w:sz w:val="24"/>
          <w:szCs w:val="24"/>
        </w:rPr>
        <w:t xml:space="preserve"> __________________________________________________________________________________________________________________________________________________________________</w:t>
      </w:r>
      <w:r w:rsidRPr="0045600C">
        <w:rPr>
          <w:color w:val="000000"/>
          <w:sz w:val="24"/>
          <w:szCs w:val="24"/>
        </w:rPr>
        <w:t xml:space="preserve">с другой стороны (далее «Сторона»), заключили настоящий </w:t>
      </w:r>
      <w:r w:rsidRPr="0045600C">
        <w:rPr>
          <w:b/>
          <w:i/>
          <w:iCs/>
          <w:color w:val="000000"/>
          <w:sz w:val="24"/>
          <w:szCs w:val="24"/>
        </w:rPr>
        <w:t xml:space="preserve">договор </w:t>
      </w:r>
      <w:r w:rsidRPr="0045600C">
        <w:rPr>
          <w:b/>
          <w:bCs/>
          <w:i/>
          <w:iCs/>
          <w:color w:val="000000"/>
          <w:sz w:val="24"/>
          <w:szCs w:val="24"/>
        </w:rPr>
        <w:t xml:space="preserve">о </w:t>
      </w:r>
      <w:r w:rsidRPr="0045600C">
        <w:rPr>
          <w:b/>
          <w:i/>
          <w:iCs/>
          <w:color w:val="000000"/>
          <w:sz w:val="24"/>
          <w:szCs w:val="24"/>
        </w:rPr>
        <w:t>нижеследующем</w:t>
      </w:r>
      <w:r w:rsidRPr="0045600C">
        <w:rPr>
          <w:i/>
          <w:iCs/>
          <w:color w:val="000000"/>
          <w:sz w:val="24"/>
          <w:szCs w:val="24"/>
        </w:rPr>
        <w:t>:</w:t>
      </w:r>
    </w:p>
    <w:p w:rsidR="00CA598B" w:rsidRPr="00EB0114" w:rsidRDefault="00CA598B" w:rsidP="00A96165">
      <w:pPr>
        <w:widowControl/>
        <w:shd w:val="clear" w:color="auto" w:fill="FFFFFF"/>
        <w:ind w:firstLine="680"/>
        <w:jc w:val="both"/>
        <w:rPr>
          <w:sz w:val="22"/>
          <w:szCs w:val="22"/>
        </w:rPr>
      </w:pPr>
    </w:p>
    <w:p w:rsidR="00CA598B" w:rsidRPr="00015F21" w:rsidRDefault="00CA598B" w:rsidP="00B15499">
      <w:pPr>
        <w:pStyle w:val="10"/>
        <w:numPr>
          <w:ilvl w:val="0"/>
          <w:numId w:val="28"/>
        </w:numPr>
      </w:pPr>
      <w:r w:rsidRPr="00015F21">
        <w:t>ОБЩИЕ ПОЛОЖЕНИЯ</w:t>
      </w:r>
    </w:p>
    <w:p w:rsidR="00324EB6" w:rsidRPr="00C10069" w:rsidRDefault="00CA598B" w:rsidP="005D785C">
      <w:pPr>
        <w:pStyle w:val="2"/>
        <w:numPr>
          <w:ilvl w:val="1"/>
          <w:numId w:val="28"/>
        </w:numPr>
        <w:rPr>
          <w:b/>
          <w:color w:val="auto"/>
        </w:rPr>
      </w:pPr>
      <w:r w:rsidRPr="00015F21">
        <w:rPr>
          <w:b/>
        </w:rPr>
        <w:t xml:space="preserve">Арендодатель обязуется предоставить, а Арендатор обязуется принять в аренду </w:t>
      </w:r>
      <w:r w:rsidR="008F41E6" w:rsidRPr="00C10069">
        <w:rPr>
          <w:color w:val="auto"/>
        </w:rPr>
        <w:fldChar w:fldCharType="begin"/>
      </w:r>
      <w:r w:rsidR="00C10069" w:rsidRPr="00C10069">
        <w:rPr>
          <w:color w:val="auto"/>
        </w:rPr>
        <w:instrText xml:space="preserve">DOCVARIABLE "SP_FUNC:GetVivodOjectov(CONTEXT)"  \* MERGEFORMAT </w:instrText>
      </w:r>
      <w:r w:rsidR="008F41E6" w:rsidRPr="00C10069">
        <w:rPr>
          <w:color w:val="auto"/>
        </w:rPr>
        <w:fldChar w:fldCharType="separate"/>
      </w:r>
      <w:r w:rsidR="00B71C93" w:rsidRPr="00C10069">
        <w:rPr>
          <w:color w:val="auto"/>
        </w:rPr>
        <w:t xml:space="preserve"> земельный участок (далее - Объект) из земель населённых пунктов с кадастровым номером </w:t>
      </w:r>
      <w:r w:rsidR="00B71C93" w:rsidRPr="00C10069">
        <w:rPr>
          <w:b/>
          <w:color w:val="auto"/>
        </w:rPr>
        <w:t>74:25:</w:t>
      </w:r>
      <w:r w:rsidR="0088005D" w:rsidRPr="00C10069">
        <w:rPr>
          <w:b/>
          <w:color w:val="auto"/>
        </w:rPr>
        <w:t xml:space="preserve"> </w:t>
      </w:r>
      <w:r w:rsidR="0088005D" w:rsidRPr="00C10069">
        <w:rPr>
          <w:color w:val="auto"/>
        </w:rPr>
        <w:t>_________________   площадью _______</w:t>
      </w:r>
      <w:r w:rsidR="00B71C93" w:rsidRPr="00C10069">
        <w:rPr>
          <w:color w:val="auto"/>
        </w:rPr>
        <w:t xml:space="preserve"> кв. м., расположенный по адресному ориентиру: Челябинская область, г. Златоу</w:t>
      </w:r>
      <w:r w:rsidR="00BF7C23" w:rsidRPr="00C10069">
        <w:rPr>
          <w:color w:val="auto"/>
        </w:rPr>
        <w:t xml:space="preserve">ст, </w:t>
      </w:r>
      <w:r w:rsidR="0088005D" w:rsidRPr="00C10069">
        <w:rPr>
          <w:color w:val="auto"/>
        </w:rPr>
        <w:t>_____________________________________________________________________________________</w:t>
      </w:r>
      <w:r w:rsidR="00B71C93" w:rsidRPr="00C10069">
        <w:rPr>
          <w:color w:val="auto"/>
        </w:rPr>
        <w:t xml:space="preserve">. </w:t>
      </w:r>
      <w:r w:rsidR="00B71C93" w:rsidRPr="00C10069">
        <w:rPr>
          <w:b/>
          <w:color w:val="auto"/>
        </w:rPr>
        <w:t>Разрешенный вид использования земельного участка:</w:t>
      </w:r>
      <w:r w:rsidR="00A14CD1" w:rsidRPr="00C10069">
        <w:rPr>
          <w:b/>
          <w:color w:val="auto"/>
        </w:rPr>
        <w:t xml:space="preserve"> </w:t>
      </w:r>
      <w:r w:rsidR="0088005D" w:rsidRPr="00C10069">
        <w:rPr>
          <w:color w:val="auto"/>
        </w:rPr>
        <w:t>___________________________________</w:t>
      </w:r>
      <w:r w:rsidR="00A14CD1" w:rsidRPr="00C10069">
        <w:rPr>
          <w:color w:val="auto"/>
        </w:rPr>
        <w:t xml:space="preserve"> (</w:t>
      </w:r>
      <w:proofErr w:type="gramStart"/>
      <w:r w:rsidR="00A14CD1" w:rsidRPr="00C10069">
        <w:rPr>
          <w:color w:val="auto"/>
        </w:rPr>
        <w:t>вид</w:t>
      </w:r>
      <w:proofErr w:type="gramEnd"/>
      <w:r w:rsidR="00A14CD1" w:rsidRPr="00C10069">
        <w:rPr>
          <w:color w:val="auto"/>
        </w:rPr>
        <w:t xml:space="preserve"> указанный в ЕГРН), целевое использование: </w:t>
      </w:r>
      <w:r w:rsidR="00B71C93" w:rsidRPr="00C10069">
        <w:rPr>
          <w:color w:val="auto"/>
        </w:rPr>
        <w:t xml:space="preserve"> </w:t>
      </w:r>
      <w:r w:rsidR="0088005D" w:rsidRPr="00C10069">
        <w:rPr>
          <w:color w:val="auto"/>
        </w:rPr>
        <w:t>___________________________________________________________________________</w:t>
      </w:r>
      <w:r w:rsidR="00B71C93" w:rsidRPr="00C10069">
        <w:rPr>
          <w:color w:val="auto"/>
        </w:rPr>
        <w:t>.</w:t>
      </w:r>
      <w:r w:rsidR="008F41E6" w:rsidRPr="00C10069">
        <w:rPr>
          <w:color w:val="auto"/>
        </w:rPr>
        <w:fldChar w:fldCharType="end"/>
      </w:r>
    </w:p>
    <w:p w:rsidR="00CA598B" w:rsidRPr="00015F21" w:rsidRDefault="00CA598B" w:rsidP="005D785C">
      <w:pPr>
        <w:pStyle w:val="2"/>
        <w:numPr>
          <w:ilvl w:val="1"/>
          <w:numId w:val="28"/>
        </w:numPr>
      </w:pPr>
      <w:r w:rsidRPr="00C10069">
        <w:rPr>
          <w:color w:val="auto"/>
        </w:rPr>
        <w:t>Земельный участок предоставляется на основании</w:t>
      </w:r>
      <w:r w:rsidR="00FE3F3F" w:rsidRPr="00C10069">
        <w:rPr>
          <w:color w:val="auto"/>
        </w:rPr>
        <w:t xml:space="preserve"> </w:t>
      </w:r>
      <w:r w:rsidRPr="00C10069">
        <w:rPr>
          <w:color w:val="auto"/>
        </w:rPr>
        <w:t xml:space="preserve"> </w:t>
      </w:r>
      <w:r w:rsidR="008F41E6" w:rsidRPr="00C10069">
        <w:rPr>
          <w:color w:val="auto"/>
        </w:rPr>
        <w:fldChar w:fldCharType="begin"/>
      </w:r>
      <w:r w:rsidR="005D785C" w:rsidRPr="00C10069">
        <w:rPr>
          <w:color w:val="auto"/>
        </w:rPr>
        <w:instrText xml:space="preserve">DOCVARIABLE "SP_FUNC: GetObjectRegin (CONTEXT)" \* MERGEFORMAT </w:instrText>
      </w:r>
      <w:r w:rsidR="008F41E6" w:rsidRPr="00C10069">
        <w:rPr>
          <w:color w:val="auto"/>
        </w:rPr>
        <w:fldChar w:fldCharType="separate"/>
      </w:r>
      <w:r w:rsidR="00B71C93" w:rsidRPr="00C10069">
        <w:rPr>
          <w:color w:val="auto"/>
        </w:rPr>
        <w:t xml:space="preserve">Протокола </w:t>
      </w:r>
      <w:r w:rsidR="00BF7C23" w:rsidRPr="00C10069">
        <w:rPr>
          <w:color w:val="auto"/>
        </w:rPr>
        <w:t xml:space="preserve">приема заявок на участие в аукционе на право заключения договора аренды земельного участка </w:t>
      </w:r>
      <w:r w:rsidR="00B71C93" w:rsidRPr="00C10069">
        <w:rPr>
          <w:color w:val="auto"/>
        </w:rPr>
        <w:t xml:space="preserve"> от </w:t>
      </w:r>
      <w:r w:rsidR="0088005D" w:rsidRPr="00C10069">
        <w:rPr>
          <w:color w:val="auto"/>
        </w:rPr>
        <w:t>_____________</w:t>
      </w:r>
      <w:r w:rsidR="00B71C93" w:rsidRPr="00C10069">
        <w:rPr>
          <w:color w:val="auto"/>
        </w:rPr>
        <w:t>20</w:t>
      </w:r>
      <w:r w:rsidR="0088005D" w:rsidRPr="00C10069">
        <w:rPr>
          <w:color w:val="auto"/>
        </w:rPr>
        <w:t>__</w:t>
      </w:r>
      <w:r w:rsidR="00B71C93" w:rsidRPr="00C10069">
        <w:rPr>
          <w:color w:val="auto"/>
        </w:rPr>
        <w:t xml:space="preserve">г.  и Распоряжения ОМС  «Комитета по управлению имуществом Златоустовского городского округа» </w:t>
      </w:r>
      <w:r w:rsidR="00BF7C23" w:rsidRPr="00C10069">
        <w:rPr>
          <w:color w:val="auto"/>
        </w:rPr>
        <w:t xml:space="preserve">от </w:t>
      </w:r>
      <w:r w:rsidR="0088005D" w:rsidRPr="00C10069">
        <w:rPr>
          <w:color w:val="auto"/>
        </w:rPr>
        <w:t>_______</w:t>
      </w:r>
      <w:r w:rsidR="005D785C" w:rsidRPr="00C10069">
        <w:rPr>
          <w:color w:val="auto"/>
        </w:rPr>
        <w:t>20</w:t>
      </w:r>
      <w:r w:rsidR="0088005D" w:rsidRPr="00C10069">
        <w:rPr>
          <w:color w:val="auto"/>
        </w:rPr>
        <w:t>___</w:t>
      </w:r>
      <w:r w:rsidR="00B71C93" w:rsidRPr="00C10069">
        <w:rPr>
          <w:color w:val="auto"/>
        </w:rPr>
        <w:t>. №</w:t>
      </w:r>
      <w:r w:rsidR="0088005D" w:rsidRPr="00C10069">
        <w:rPr>
          <w:color w:val="auto"/>
        </w:rPr>
        <w:t xml:space="preserve"> ______</w:t>
      </w:r>
      <w:r w:rsidR="00B71C93" w:rsidRPr="00C10069">
        <w:rPr>
          <w:color w:val="auto"/>
        </w:rPr>
        <w:t xml:space="preserve"> «О проведен</w:t>
      </w:r>
      <w:proofErr w:type="gramStart"/>
      <w:r w:rsidR="00B71C93" w:rsidRPr="00C10069">
        <w:rPr>
          <w:color w:val="auto"/>
        </w:rPr>
        <w:t>ии ау</w:t>
      </w:r>
      <w:proofErr w:type="gramEnd"/>
      <w:r w:rsidR="00B71C93" w:rsidRPr="00C10069">
        <w:rPr>
          <w:color w:val="auto"/>
        </w:rPr>
        <w:t xml:space="preserve">кциона </w:t>
      </w:r>
      <w:r w:rsidR="00BF7C23" w:rsidRPr="00C10069">
        <w:rPr>
          <w:color w:val="auto"/>
        </w:rPr>
        <w:t>на</w:t>
      </w:r>
      <w:r w:rsidR="00B71C93" w:rsidRPr="00C10069">
        <w:rPr>
          <w:color w:val="auto"/>
        </w:rPr>
        <w:t xml:space="preserve"> прав</w:t>
      </w:r>
      <w:r w:rsidR="00BF7C23" w:rsidRPr="00C10069">
        <w:rPr>
          <w:color w:val="auto"/>
        </w:rPr>
        <w:t xml:space="preserve">о </w:t>
      </w:r>
      <w:r w:rsidR="00B71C93" w:rsidRPr="00C10069">
        <w:rPr>
          <w:color w:val="auto"/>
        </w:rPr>
        <w:t xml:space="preserve"> заключени</w:t>
      </w:r>
      <w:r w:rsidR="00BF7C23" w:rsidRPr="00C10069">
        <w:rPr>
          <w:color w:val="auto"/>
        </w:rPr>
        <w:t>я</w:t>
      </w:r>
      <w:r w:rsidR="00B71C93" w:rsidRPr="00C10069">
        <w:rPr>
          <w:color w:val="auto"/>
        </w:rPr>
        <w:t xml:space="preserve"> договора аренды земельного участка»</w:t>
      </w:r>
      <w:r w:rsidR="008F41E6" w:rsidRPr="00C10069">
        <w:rPr>
          <w:color w:val="auto"/>
        </w:rPr>
        <w:fldChar w:fldCharType="end"/>
      </w:r>
      <w:r w:rsidRPr="00015F21">
        <w:t>.</w:t>
      </w:r>
    </w:p>
    <w:p w:rsidR="00CA598B" w:rsidRPr="00015F21" w:rsidRDefault="00CA598B" w:rsidP="005D785C">
      <w:pPr>
        <w:pStyle w:val="2"/>
        <w:numPr>
          <w:ilvl w:val="1"/>
          <w:numId w:val="28"/>
        </w:numPr>
      </w:pPr>
      <w:r w:rsidRPr="00015F21"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015F21" w:rsidRPr="00015F21" w:rsidRDefault="00015F21" w:rsidP="005D785C">
      <w:pPr>
        <w:pStyle w:val="2"/>
        <w:numPr>
          <w:ilvl w:val="1"/>
          <w:numId w:val="28"/>
        </w:numPr>
      </w:pPr>
      <w:r w:rsidRPr="00015F21">
        <w:t xml:space="preserve"> </w:t>
      </w:r>
      <w:r w:rsidR="00CA598B" w:rsidRPr="00015F21">
        <w:t>Настоящий договор действует сроком</w:t>
      </w:r>
      <w:r w:rsidRPr="00015F21">
        <w:t xml:space="preserve"> _______</w:t>
      </w:r>
      <w:r w:rsidR="00CA598B" w:rsidRPr="00015F21">
        <w:t xml:space="preserve"> </w:t>
      </w:r>
      <w:fldSimple w:instr="DOCVARIABLE &quot;SP_FUNC: GetEndDateMovesetDoc (CONTEXT)&quot; \* MERGEFORMAT ">
        <w:r w:rsidR="00B71C93" w:rsidRPr="00015F21">
          <w:t xml:space="preserve"> лет</w:t>
        </w:r>
      </w:fldSimple>
      <w:r w:rsidR="00FE2626" w:rsidRPr="00015F21">
        <w:t>.</w:t>
      </w:r>
      <w:r w:rsidR="00FE32DD" w:rsidRPr="00015F21">
        <w:t xml:space="preserve"> </w:t>
      </w:r>
    </w:p>
    <w:p w:rsidR="00CA598B" w:rsidRPr="00FE3F3F" w:rsidRDefault="00015F21" w:rsidP="005D785C">
      <w:pPr>
        <w:pStyle w:val="2"/>
        <w:numPr>
          <w:ilvl w:val="1"/>
          <w:numId w:val="28"/>
        </w:numPr>
      </w:pPr>
      <w:r w:rsidRPr="00015F21">
        <w:t xml:space="preserve"> </w:t>
      </w:r>
      <w:r w:rsidR="00CA598B" w:rsidRPr="00FE3F3F">
        <w:t>Договор</w:t>
      </w:r>
      <w:r w:rsidR="00FE32DD" w:rsidRPr="00FE3F3F">
        <w:t xml:space="preserve"> </w:t>
      </w:r>
      <w:r w:rsidR="00CA598B" w:rsidRPr="00FE3F3F">
        <w:t>не может быть</w:t>
      </w:r>
      <w:r w:rsidR="00DC7A5F" w:rsidRPr="00FE3F3F">
        <w:t xml:space="preserve"> </w:t>
      </w:r>
      <w:r w:rsidR="00CA598B" w:rsidRPr="00FE3F3F">
        <w:t>возобновлен на неопределенный срок</w:t>
      </w:r>
      <w:r w:rsidR="009523A9" w:rsidRPr="00FE3F3F">
        <w:t>.</w:t>
      </w:r>
    </w:p>
    <w:p w:rsidR="00FE2626" w:rsidRPr="00EB0114" w:rsidRDefault="00B15499" w:rsidP="00015F21">
      <w:pPr>
        <w:pStyle w:val="10"/>
      </w:pPr>
      <w:r>
        <w:t xml:space="preserve">2. </w:t>
      </w:r>
      <w:r w:rsidR="00FE2626" w:rsidRPr="00EB0114">
        <w:t>ПЛАТЕЖИ И РАСЧЕТЫ ПО ДОГОВОРУ</w:t>
      </w:r>
    </w:p>
    <w:p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2.1. Размер ежегодной арендной платы за Объект определен по ре</w:t>
      </w:r>
      <w:r w:rsidR="002C5413" w:rsidRPr="00EB0114">
        <w:t>зультатам аукциона и составляет</w:t>
      </w:r>
      <w:proofErr w:type="gramStart"/>
      <w:r w:rsidR="002C5413" w:rsidRPr="00EB0114">
        <w:t xml:space="preserve"> </w:t>
      </w:r>
      <w:r w:rsidR="00015F21" w:rsidRPr="00015F21">
        <w:rPr>
          <w:b/>
        </w:rPr>
        <w:t>______</w:t>
      </w:r>
      <w:r w:rsidR="00015F21">
        <w:rPr>
          <w:b/>
        </w:rPr>
        <w:t xml:space="preserve"> (</w:t>
      </w:r>
      <w:r w:rsidR="00015F21" w:rsidRPr="00015F21">
        <w:rPr>
          <w:b/>
        </w:rPr>
        <w:t>___________________________</w:t>
      </w:r>
      <w:r w:rsidR="00BF7C23" w:rsidRPr="00BF7C23">
        <w:rPr>
          <w:b/>
        </w:rPr>
        <w:t>)</w:t>
      </w:r>
      <w:proofErr w:type="gramEnd"/>
      <w:r w:rsidRPr="00EB0114">
        <w:rPr>
          <w:b/>
        </w:rPr>
        <w:t>рублей</w:t>
      </w:r>
      <w:r w:rsidRPr="00EB0114">
        <w:t>.</w:t>
      </w:r>
    </w:p>
    <w:p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2.2.</w:t>
      </w:r>
      <w:r w:rsidRPr="00EB0114">
        <w:tab/>
        <w:t>Сумма задатка в размере</w:t>
      </w:r>
      <w:proofErr w:type="gramStart"/>
      <w:r w:rsidRPr="00EB0114">
        <w:t xml:space="preserve"> </w:t>
      </w:r>
      <w:r w:rsidR="00015F21" w:rsidRPr="00015F21">
        <w:rPr>
          <w:b/>
        </w:rPr>
        <w:t>_______</w:t>
      </w:r>
      <w:r w:rsidR="00BF7C23" w:rsidRPr="00BF7C23">
        <w:rPr>
          <w:b/>
        </w:rPr>
        <w:t>(</w:t>
      </w:r>
      <w:r w:rsidR="00015F21" w:rsidRPr="00015F21">
        <w:rPr>
          <w:b/>
        </w:rPr>
        <w:t>______________________________</w:t>
      </w:r>
      <w:r w:rsidR="00BF7C23" w:rsidRPr="00BF7C23">
        <w:rPr>
          <w:b/>
        </w:rPr>
        <w:t>)</w:t>
      </w:r>
      <w:proofErr w:type="gramEnd"/>
      <w:r w:rsidRPr="00EB0114">
        <w:t>рублей, внесенная Арендатором для участия в аукционе, включается в общий размер арендной платы.</w:t>
      </w:r>
    </w:p>
    <w:p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2.3.</w:t>
      </w:r>
      <w:r w:rsidRPr="00EB0114">
        <w:tab/>
        <w:t>Неиспользование земельного участка Арендатором не может служить основанием невнесения арендной платы.</w:t>
      </w:r>
    </w:p>
    <w:p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2.4.</w:t>
      </w:r>
      <w:r w:rsidRPr="00EB0114">
        <w:tab/>
        <w:t xml:space="preserve">Сумма </w:t>
      </w:r>
      <w:r w:rsidR="00BF7C23">
        <w:t>внесенного задатка составляет</w:t>
      </w:r>
      <w:proofErr w:type="gramStart"/>
      <w:r w:rsidR="00BF7C23">
        <w:t xml:space="preserve"> </w:t>
      </w:r>
      <w:r w:rsidR="00015F21" w:rsidRPr="00015F21">
        <w:t xml:space="preserve"> ____________</w:t>
      </w:r>
      <w:r w:rsidR="00BF7C23" w:rsidRPr="00BF7C23">
        <w:rPr>
          <w:b/>
        </w:rPr>
        <w:t xml:space="preserve"> (</w:t>
      </w:r>
      <w:r w:rsidR="00015F21" w:rsidRPr="00015F21">
        <w:rPr>
          <w:b/>
        </w:rPr>
        <w:t>______________________________</w:t>
      </w:r>
      <w:r w:rsidR="00BF7C23" w:rsidRPr="00BF7C23">
        <w:rPr>
          <w:b/>
        </w:rPr>
        <w:t>)</w:t>
      </w:r>
      <w:proofErr w:type="gramEnd"/>
      <w:r w:rsidRPr="00EB0114">
        <w:t>рублей. Перечисление ост</w:t>
      </w:r>
      <w:r w:rsidR="00BF7C23">
        <w:t xml:space="preserve">авшейся </w:t>
      </w:r>
      <w:r w:rsidR="00015F21">
        <w:t xml:space="preserve">суммы платежа в размере </w:t>
      </w:r>
      <w:r w:rsidR="00015F21" w:rsidRPr="00015F21">
        <w:t>__________________</w:t>
      </w:r>
      <w:r w:rsidRPr="00EB0114">
        <w:t>рублей осуществляется Арендатором в соответствии с условиями Договора, установленными в п. 2.5. Договора</w:t>
      </w:r>
    </w:p>
    <w:p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2.5. Арендная плата вносится Арендатором равными долями, ежемесячно, до 1-го числа месяца следующего за отчетным путем перечисления  по реквизитам указанным в договоре.</w:t>
      </w:r>
    </w:p>
    <w:p w:rsidR="00986840" w:rsidRPr="00EB0114" w:rsidRDefault="00986840" w:rsidP="002C5413">
      <w:pPr>
        <w:pStyle w:val="-"/>
        <w:numPr>
          <w:ilvl w:val="0"/>
          <w:numId w:val="0"/>
        </w:numPr>
        <w:ind w:left="425" w:hangingChars="193" w:hanging="425"/>
      </w:pPr>
      <w:r w:rsidRPr="00EB0114">
        <w:t>2.6.</w:t>
      </w:r>
      <w:r w:rsidRPr="00EB0114">
        <w:tab/>
        <w:t>В случае неверного заполнения платежных документов платеж считается не уплаченным.</w:t>
      </w:r>
    </w:p>
    <w:p w:rsidR="00986840" w:rsidRPr="00EB0114" w:rsidRDefault="00986840" w:rsidP="002C5413">
      <w:pPr>
        <w:pStyle w:val="-"/>
        <w:numPr>
          <w:ilvl w:val="0"/>
          <w:numId w:val="0"/>
        </w:numPr>
        <w:ind w:left="425" w:hangingChars="193" w:hanging="425"/>
      </w:pPr>
      <w:r w:rsidRPr="00EB0114">
        <w:lastRenderedPageBreak/>
        <w:t>2.7.</w:t>
      </w:r>
      <w:r w:rsidRPr="00EB0114"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986840" w:rsidRPr="00EB0114" w:rsidRDefault="00986840" w:rsidP="002C5413">
      <w:pPr>
        <w:pStyle w:val="-"/>
        <w:numPr>
          <w:ilvl w:val="0"/>
          <w:numId w:val="0"/>
        </w:numPr>
        <w:ind w:left="425" w:hangingChars="193" w:hanging="425"/>
      </w:pPr>
      <w:r w:rsidRPr="00EB0114">
        <w:t>2.8.</w:t>
      </w:r>
      <w:r w:rsidRPr="00EB0114"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986840" w:rsidRPr="00EB0114" w:rsidRDefault="00986840" w:rsidP="002C5413">
      <w:pPr>
        <w:ind w:left="426"/>
        <w:jc w:val="both"/>
        <w:rPr>
          <w:sz w:val="22"/>
          <w:szCs w:val="22"/>
        </w:rPr>
      </w:pPr>
      <w:r w:rsidRPr="00EB0114">
        <w:rPr>
          <w:sz w:val="22"/>
          <w:szCs w:val="22"/>
        </w:rPr>
        <w:t>- в счет погашения задолженности по арендной плате по настоящему Договору;</w:t>
      </w:r>
    </w:p>
    <w:p w:rsidR="00986840" w:rsidRPr="00EB0114" w:rsidRDefault="00986840" w:rsidP="002C5413">
      <w:pPr>
        <w:ind w:left="426"/>
        <w:jc w:val="both"/>
        <w:rPr>
          <w:sz w:val="22"/>
          <w:szCs w:val="22"/>
        </w:rPr>
      </w:pPr>
      <w:r w:rsidRPr="00EB0114">
        <w:rPr>
          <w:sz w:val="22"/>
          <w:szCs w:val="22"/>
        </w:rPr>
        <w:t>- в счет погашения задолженности по пени (штрафу) по настоящему Договору;</w:t>
      </w:r>
    </w:p>
    <w:p w:rsidR="00986840" w:rsidRPr="00EB0114" w:rsidRDefault="00986840" w:rsidP="002C5413">
      <w:pPr>
        <w:ind w:left="426"/>
        <w:jc w:val="both"/>
        <w:rPr>
          <w:sz w:val="22"/>
          <w:szCs w:val="22"/>
        </w:rPr>
      </w:pPr>
      <w:r w:rsidRPr="00EB0114">
        <w:rPr>
          <w:sz w:val="22"/>
          <w:szCs w:val="22"/>
        </w:rPr>
        <w:t>- в счет погашения текущих платежей.</w:t>
      </w:r>
    </w:p>
    <w:p w:rsidR="00FE2626" w:rsidRDefault="00986840" w:rsidP="002C5413">
      <w:pPr>
        <w:ind w:left="426" w:hanging="426"/>
        <w:jc w:val="both"/>
        <w:rPr>
          <w:sz w:val="22"/>
          <w:szCs w:val="22"/>
        </w:rPr>
      </w:pPr>
      <w:r w:rsidRPr="00EB0114">
        <w:rPr>
          <w:sz w:val="22"/>
          <w:szCs w:val="22"/>
        </w:rPr>
        <w:t>2.9. Обязательство по внесению арендной платы считается исполненным Арендатором с момента поступления денежных средств на счет, указанный арендодателем</w:t>
      </w:r>
      <w:r w:rsidR="00AE3D68">
        <w:rPr>
          <w:sz w:val="22"/>
          <w:szCs w:val="22"/>
        </w:rPr>
        <w:t>.</w:t>
      </w:r>
    </w:p>
    <w:p w:rsidR="00AE3D68" w:rsidRPr="00C10069" w:rsidRDefault="00AE3D68" w:rsidP="00EF399C">
      <w:pPr>
        <w:widowControl/>
        <w:shd w:val="clear" w:color="auto" w:fill="FFFFFF"/>
        <w:ind w:left="426" w:hanging="567"/>
        <w:jc w:val="both"/>
        <w:rPr>
          <w:color w:val="000000"/>
          <w:sz w:val="22"/>
          <w:szCs w:val="22"/>
        </w:rPr>
      </w:pPr>
      <w:r w:rsidRPr="00015F21">
        <w:rPr>
          <w:sz w:val="22"/>
          <w:szCs w:val="22"/>
        </w:rPr>
        <w:t>2.10</w:t>
      </w:r>
      <w:r w:rsidRPr="001F712E">
        <w:rPr>
          <w:color w:val="000000"/>
          <w:sz w:val="22"/>
          <w:szCs w:val="22"/>
        </w:rPr>
        <w:t>.</w:t>
      </w:r>
      <w:r w:rsidRPr="001F712E">
        <w:rPr>
          <w:b/>
          <w:color w:val="000000"/>
          <w:sz w:val="22"/>
          <w:szCs w:val="22"/>
        </w:rPr>
        <w:t xml:space="preserve"> </w:t>
      </w:r>
      <w:r w:rsidR="00AC77EB" w:rsidRPr="00C10069">
        <w:rPr>
          <w:color w:val="000000"/>
          <w:sz w:val="22"/>
          <w:szCs w:val="22"/>
        </w:rPr>
        <w:t>В случае 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</w:t>
      </w:r>
      <w:r w:rsidR="00FE3F3F" w:rsidRPr="00C10069">
        <w:rPr>
          <w:color w:val="000000"/>
          <w:sz w:val="22"/>
          <w:szCs w:val="22"/>
        </w:rPr>
        <w:t>.</w:t>
      </w:r>
    </w:p>
    <w:p w:rsidR="002C5413" w:rsidRPr="0034720D" w:rsidRDefault="00B15499" w:rsidP="00EF399C">
      <w:pPr>
        <w:pStyle w:val="10"/>
      </w:pPr>
      <w:r>
        <w:t xml:space="preserve">3. </w:t>
      </w:r>
      <w:r w:rsidR="00FE2626" w:rsidRPr="00EB0114">
        <w:t>ПРАВА СТОРОН</w:t>
      </w:r>
      <w:r w:rsidR="00FE3F3F">
        <w:t xml:space="preserve"> </w:t>
      </w:r>
    </w:p>
    <w:p w:rsidR="0034720D" w:rsidRPr="0034720D" w:rsidRDefault="0034720D" w:rsidP="0034720D">
      <w:pPr>
        <w:pStyle w:val="ac"/>
        <w:numPr>
          <w:ilvl w:val="0"/>
          <w:numId w:val="30"/>
        </w:numPr>
        <w:jc w:val="both"/>
        <w:rPr>
          <w:vanish/>
          <w:sz w:val="22"/>
        </w:rPr>
      </w:pPr>
    </w:p>
    <w:p w:rsidR="0034720D" w:rsidRPr="0034720D" w:rsidRDefault="0034720D" w:rsidP="0034720D">
      <w:pPr>
        <w:pStyle w:val="ac"/>
        <w:numPr>
          <w:ilvl w:val="0"/>
          <w:numId w:val="30"/>
        </w:numPr>
        <w:jc w:val="both"/>
        <w:rPr>
          <w:vanish/>
          <w:sz w:val="22"/>
        </w:rPr>
      </w:pPr>
    </w:p>
    <w:p w:rsidR="0034720D" w:rsidRPr="0034720D" w:rsidRDefault="0034720D" w:rsidP="0034720D">
      <w:pPr>
        <w:pStyle w:val="ac"/>
        <w:numPr>
          <w:ilvl w:val="0"/>
          <w:numId w:val="30"/>
        </w:numPr>
        <w:jc w:val="both"/>
        <w:rPr>
          <w:vanish/>
          <w:sz w:val="22"/>
        </w:rPr>
      </w:pPr>
    </w:p>
    <w:p w:rsidR="0034720D" w:rsidRPr="0034720D" w:rsidRDefault="0034720D" w:rsidP="0034720D">
      <w:pPr>
        <w:pStyle w:val="ac"/>
        <w:numPr>
          <w:ilvl w:val="1"/>
          <w:numId w:val="30"/>
        </w:numPr>
        <w:jc w:val="both"/>
        <w:rPr>
          <w:vanish/>
          <w:sz w:val="22"/>
        </w:rPr>
      </w:pPr>
    </w:p>
    <w:p w:rsidR="00FE3F3F" w:rsidRPr="00FE3F3F" w:rsidRDefault="00B15499" w:rsidP="006128BB">
      <w:pPr>
        <w:pStyle w:val="3"/>
        <w:numPr>
          <w:ilvl w:val="1"/>
          <w:numId w:val="32"/>
        </w:numPr>
        <w:ind w:left="567" w:hanging="567"/>
        <w:rPr>
          <w:b/>
        </w:rPr>
      </w:pPr>
      <w:r>
        <w:t xml:space="preserve"> </w:t>
      </w:r>
      <w:r w:rsidR="00FE3F3F" w:rsidRPr="00FE3F3F">
        <w:rPr>
          <w:b/>
        </w:rPr>
        <w:t>Арендодатель имеет право:</w:t>
      </w:r>
    </w:p>
    <w:p w:rsidR="002C5413" w:rsidRDefault="006128BB" w:rsidP="006128BB">
      <w:pPr>
        <w:pStyle w:val="3"/>
        <w:numPr>
          <w:ilvl w:val="2"/>
          <w:numId w:val="37"/>
        </w:numPr>
        <w:ind w:left="567" w:hanging="567"/>
      </w:pPr>
      <w:r>
        <w:t xml:space="preserve"> </w:t>
      </w:r>
      <w:r w:rsidR="002C5413" w:rsidRPr="00EB0114"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2C5413" w:rsidRPr="001F712E" w:rsidRDefault="002C5413" w:rsidP="006128BB">
      <w:pPr>
        <w:pStyle w:val="3"/>
        <w:numPr>
          <w:ilvl w:val="2"/>
          <w:numId w:val="37"/>
        </w:numPr>
        <w:ind w:left="567" w:hanging="567"/>
        <w:rPr>
          <w:color w:val="000000"/>
        </w:rPr>
      </w:pPr>
      <w:r w:rsidRPr="00EB0114">
        <w:t xml:space="preserve">В целях </w:t>
      </w:r>
      <w:proofErr w:type="gramStart"/>
      <w:r w:rsidRPr="00EB0114">
        <w:t>контроля за</w:t>
      </w:r>
      <w:proofErr w:type="gramEnd"/>
      <w:r w:rsidRPr="00EB0114">
        <w:t xml:space="preserve"> использованием земельного участка </w:t>
      </w:r>
      <w:r w:rsidRPr="001F712E">
        <w:rPr>
          <w:color w:val="000000"/>
        </w:rPr>
        <w:t>проводить осмотр (обследование) Объекта в любое удобное для него время в течение установленного рабочего дня</w:t>
      </w:r>
      <w:r w:rsidR="00C867B8" w:rsidRPr="001F712E">
        <w:rPr>
          <w:color w:val="000000"/>
        </w:rPr>
        <w:t xml:space="preserve"> без предварительного уведомления Арендатора.</w:t>
      </w:r>
    </w:p>
    <w:p w:rsidR="002C5413" w:rsidRPr="00A3403C" w:rsidRDefault="002C5413" w:rsidP="006128BB">
      <w:pPr>
        <w:pStyle w:val="3"/>
        <w:numPr>
          <w:ilvl w:val="2"/>
          <w:numId w:val="37"/>
        </w:numPr>
        <w:ind w:left="567" w:hanging="567"/>
        <w:rPr>
          <w:color w:val="000000"/>
        </w:rPr>
      </w:pPr>
      <w:r w:rsidRPr="00EB0114">
        <w:t xml:space="preserve">Отказаться в одностороннем порядке от исполнения настоящего Договора по основаниям, </w:t>
      </w:r>
      <w:r w:rsidRPr="00A3403C">
        <w:rPr>
          <w:color w:val="000000"/>
        </w:rPr>
        <w:t>установленным Договором п. 7.2.</w:t>
      </w:r>
      <w:r w:rsidR="00B15499" w:rsidRPr="00A3403C">
        <w:rPr>
          <w:color w:val="000000"/>
        </w:rPr>
        <w:t>, п.7.3.</w:t>
      </w:r>
    </w:p>
    <w:p w:rsidR="006128BB" w:rsidRPr="00A3403C" w:rsidRDefault="006128BB" w:rsidP="006128BB">
      <w:pPr>
        <w:pStyle w:val="3"/>
        <w:numPr>
          <w:ilvl w:val="1"/>
          <w:numId w:val="37"/>
        </w:numPr>
        <w:ind w:left="567" w:hanging="567"/>
        <w:rPr>
          <w:b/>
          <w:color w:val="000000"/>
        </w:rPr>
      </w:pPr>
      <w:r w:rsidRPr="00A3403C">
        <w:rPr>
          <w:color w:val="000000"/>
        </w:rPr>
        <w:t xml:space="preserve"> </w:t>
      </w:r>
      <w:r w:rsidRPr="00A3403C">
        <w:rPr>
          <w:b/>
          <w:color w:val="000000"/>
        </w:rPr>
        <w:t>Арендатор имеет право:</w:t>
      </w:r>
    </w:p>
    <w:p w:rsidR="00C867B8" w:rsidRDefault="00FF4A30" w:rsidP="00AE20DA">
      <w:pPr>
        <w:pStyle w:val="3"/>
        <w:numPr>
          <w:ilvl w:val="2"/>
          <w:numId w:val="37"/>
        </w:numPr>
        <w:ind w:left="567" w:hanging="567"/>
      </w:pPr>
      <w:r w:rsidRPr="0034720D">
        <w:t>Использовать Объект на условиях, установленных Договором</w:t>
      </w:r>
      <w:r w:rsidR="006128BB">
        <w:t>.</w:t>
      </w:r>
    </w:p>
    <w:p w:rsidR="00AE20DA" w:rsidRPr="00AE20DA" w:rsidRDefault="00AE20DA" w:rsidP="00AE20DA">
      <w:pPr>
        <w:pStyle w:val="3"/>
        <w:numPr>
          <w:ilvl w:val="2"/>
          <w:numId w:val="37"/>
        </w:numPr>
        <w:ind w:left="567" w:hanging="567"/>
        <w:rPr>
          <w:b/>
        </w:rPr>
      </w:pPr>
      <w:r w:rsidRPr="0027357A">
        <w:t>С письменного согласия Арендодателя отдавать арендные права в залог</w:t>
      </w:r>
      <w:r w:rsidRPr="00EB0114">
        <w:t xml:space="preserve"> и вносить их в качестве вклада в уставный капитал хозяйственных товариществ и обществ или паевого взноса в производственный кооператив.</w:t>
      </w:r>
    </w:p>
    <w:p w:rsidR="00CC3A3C" w:rsidRDefault="00AE20DA" w:rsidP="00CC3A3C">
      <w:pPr>
        <w:pStyle w:val="2"/>
        <w:ind w:firstLine="0"/>
      </w:pPr>
      <w:r w:rsidRPr="00AE20DA">
        <w:rPr>
          <w:b/>
          <w:color w:val="auto"/>
        </w:rPr>
        <w:t>3.3</w:t>
      </w:r>
      <w:r>
        <w:rPr>
          <w:color w:val="FF0000"/>
        </w:rPr>
        <w:t xml:space="preserve">  </w:t>
      </w:r>
      <w:r>
        <w:t xml:space="preserve">Арендатор </w:t>
      </w:r>
      <w:r w:rsidRPr="00EB0114">
        <w:t>выражает свое согласие на обработку Арендодателем персональных данных</w:t>
      </w:r>
    </w:p>
    <w:p w:rsidR="00CC3A3C" w:rsidRDefault="00CC3A3C" w:rsidP="00CC3A3C">
      <w:pPr>
        <w:pStyle w:val="2"/>
        <w:ind w:firstLine="0"/>
      </w:pPr>
      <w:r>
        <w:t xml:space="preserve">       </w:t>
      </w:r>
      <w:r w:rsidR="00AE20DA" w:rsidRPr="00EB0114">
        <w:t xml:space="preserve"> Арендатора по вопросам, связанным с использованием Арендатором Объекта, иными арендными</w:t>
      </w:r>
    </w:p>
    <w:p w:rsidR="00CC3A3C" w:rsidRDefault="00CC3A3C" w:rsidP="00CC3A3C">
      <w:pPr>
        <w:pStyle w:val="2"/>
        <w:ind w:firstLine="0"/>
      </w:pPr>
      <w:r>
        <w:t xml:space="preserve">       </w:t>
      </w:r>
      <w:r w:rsidR="00AE20DA" w:rsidRPr="00EB0114">
        <w:t xml:space="preserve"> отношениями между Арендатором и Арендодателем, в том числе на передачу (сообщение) </w:t>
      </w:r>
    </w:p>
    <w:p w:rsidR="00AE20DA" w:rsidRPr="00EB0114" w:rsidRDefault="00CC3A3C" w:rsidP="00CC3A3C">
      <w:pPr>
        <w:pStyle w:val="2"/>
        <w:ind w:firstLine="0"/>
      </w:pPr>
      <w:r>
        <w:t xml:space="preserve">        </w:t>
      </w:r>
      <w:r w:rsidR="00AE20DA" w:rsidRPr="00EB0114">
        <w:t>данных третьим лицам.</w:t>
      </w:r>
    </w:p>
    <w:p w:rsidR="002C5413" w:rsidRDefault="00AE20DA" w:rsidP="00AE20DA">
      <w:pPr>
        <w:pStyle w:val="3"/>
        <w:numPr>
          <w:ilvl w:val="0"/>
          <w:numId w:val="0"/>
        </w:numPr>
        <w:ind w:left="567" w:hanging="567"/>
      </w:pPr>
      <w:r w:rsidRPr="00AE20DA">
        <w:rPr>
          <w:b/>
        </w:rPr>
        <w:t xml:space="preserve"> </w:t>
      </w:r>
      <w:r w:rsidR="002C5413" w:rsidRPr="00AC77EB">
        <w:rPr>
          <w:color w:val="FF0000"/>
        </w:rPr>
        <w:t xml:space="preserve"> </w:t>
      </w:r>
    </w:p>
    <w:p w:rsidR="00FE2626" w:rsidRPr="00EB0114" w:rsidRDefault="00B15499" w:rsidP="00E46DD5">
      <w:pPr>
        <w:pStyle w:val="10"/>
        <w:ind w:left="709"/>
      </w:pPr>
      <w:r>
        <w:t xml:space="preserve">4. </w:t>
      </w:r>
      <w:r w:rsidR="00FE2626" w:rsidRPr="00EB0114">
        <w:t>ОБЯЗАННОСТИ СТОРОН</w:t>
      </w:r>
    </w:p>
    <w:p w:rsidR="001427DD" w:rsidRPr="002454C0" w:rsidRDefault="001427DD" w:rsidP="005D785C">
      <w:pPr>
        <w:pStyle w:val="2"/>
      </w:pPr>
      <w:r>
        <w:t>4</w:t>
      </w:r>
      <w:r w:rsidRPr="002454C0">
        <w:t>.1</w:t>
      </w:r>
      <w:r w:rsidR="00C55171">
        <w:t>.</w:t>
      </w:r>
      <w:r w:rsidRPr="002454C0">
        <w:t xml:space="preserve">     Арендодатель обязуется:</w:t>
      </w:r>
    </w:p>
    <w:p w:rsidR="00E46DD5" w:rsidRPr="002454C0" w:rsidRDefault="001427DD" w:rsidP="005D785C">
      <w:pPr>
        <w:pStyle w:val="2"/>
      </w:pPr>
      <w:r w:rsidRPr="002454C0">
        <w:t>4.1.1</w:t>
      </w:r>
      <w:r w:rsidR="00C55171">
        <w:t>.</w:t>
      </w:r>
      <w:r w:rsidR="00E46DD5" w:rsidRPr="002454C0">
        <w:t xml:space="preserve"> </w:t>
      </w:r>
      <w:r w:rsidRPr="002454C0">
        <w:t xml:space="preserve"> </w:t>
      </w:r>
      <w:r w:rsidR="00E46DD5" w:rsidRPr="002454C0">
        <w:rPr>
          <w:bCs/>
        </w:rPr>
        <w:t>В</w:t>
      </w:r>
      <w:r w:rsidR="00E46DD5" w:rsidRPr="002454C0">
        <w:t xml:space="preserve"> случае прекращения Договора принять Объект от Арендатора по акту приема-передачи.</w:t>
      </w:r>
    </w:p>
    <w:p w:rsidR="00E46DD5" w:rsidRPr="002454C0" w:rsidRDefault="001427DD" w:rsidP="005D785C">
      <w:pPr>
        <w:pStyle w:val="2"/>
      </w:pPr>
      <w:r w:rsidRPr="002454C0">
        <w:t>4.1.2</w:t>
      </w:r>
      <w:r w:rsidR="00C55171">
        <w:t xml:space="preserve">. </w:t>
      </w:r>
      <w:r w:rsidRPr="002454C0">
        <w:t xml:space="preserve"> </w:t>
      </w:r>
      <w:r w:rsidR="00C55171">
        <w:t>У</w:t>
      </w:r>
      <w:r w:rsidR="00DE1D03" w:rsidRPr="002454C0">
        <w:t>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DE1D03" w:rsidRPr="002454C0" w:rsidRDefault="00503566" w:rsidP="005D785C">
      <w:pPr>
        <w:pStyle w:val="2"/>
      </w:pPr>
      <w:r w:rsidRPr="002454C0">
        <w:t xml:space="preserve">4.2.  </w:t>
      </w:r>
      <w:r w:rsidR="00C55171">
        <w:t xml:space="preserve"> </w:t>
      </w:r>
      <w:r w:rsidRPr="002454C0">
        <w:t xml:space="preserve"> </w:t>
      </w:r>
      <w:r w:rsidR="00DE1D03" w:rsidRPr="002454C0">
        <w:t>Арендатор обязуется:</w:t>
      </w:r>
    </w:p>
    <w:p w:rsidR="00523521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color w:val="000000"/>
          <w:szCs w:val="22"/>
        </w:rPr>
      </w:pPr>
      <w:r w:rsidRPr="002454C0">
        <w:rPr>
          <w:color w:val="000000"/>
          <w:szCs w:val="22"/>
        </w:rPr>
        <w:t>4.2.1</w:t>
      </w:r>
      <w:r w:rsidR="00E46DD5" w:rsidRPr="002454C0">
        <w:rPr>
          <w:color w:val="000000"/>
          <w:szCs w:val="22"/>
        </w:rPr>
        <w:t>.</w:t>
      </w:r>
      <w:r w:rsidR="00C55171">
        <w:rPr>
          <w:color w:val="000000"/>
          <w:szCs w:val="22"/>
        </w:rPr>
        <w:t xml:space="preserve"> </w:t>
      </w:r>
      <w:r w:rsidRPr="002454C0">
        <w:rPr>
          <w:color w:val="000000"/>
          <w:szCs w:val="22"/>
        </w:rPr>
        <w:t xml:space="preserve"> </w:t>
      </w:r>
      <w:r w:rsidR="00523521" w:rsidRPr="002454C0">
        <w:rPr>
          <w:color w:val="000000"/>
          <w:szCs w:val="22"/>
        </w:rPr>
        <w:t xml:space="preserve">Своевременно до 1-го числа </w:t>
      </w:r>
      <w:r w:rsidR="00402B8A">
        <w:rPr>
          <w:color w:val="000000"/>
          <w:szCs w:val="22"/>
        </w:rPr>
        <w:t xml:space="preserve">месяца, следующего за </w:t>
      </w:r>
      <w:proofErr w:type="gramStart"/>
      <w:r w:rsidR="00402B8A">
        <w:rPr>
          <w:color w:val="000000"/>
          <w:szCs w:val="22"/>
        </w:rPr>
        <w:t>отчетным</w:t>
      </w:r>
      <w:proofErr w:type="gramEnd"/>
      <w:r w:rsidR="00402B8A">
        <w:rPr>
          <w:color w:val="000000"/>
          <w:szCs w:val="22"/>
        </w:rPr>
        <w:t xml:space="preserve">, </w:t>
      </w:r>
      <w:r w:rsidR="00523521" w:rsidRPr="002454C0">
        <w:rPr>
          <w:color w:val="000000"/>
          <w:szCs w:val="22"/>
        </w:rPr>
        <w:t xml:space="preserve"> полностью вносить арендную плату.</w:t>
      </w:r>
    </w:p>
    <w:p w:rsidR="00FF4A30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2454C0">
        <w:rPr>
          <w:color w:val="000000"/>
          <w:szCs w:val="22"/>
        </w:rPr>
        <w:t>4.2.2.</w:t>
      </w:r>
      <w:r w:rsidR="00C55171">
        <w:rPr>
          <w:color w:val="000000"/>
          <w:szCs w:val="22"/>
        </w:rPr>
        <w:t xml:space="preserve"> </w:t>
      </w:r>
      <w:r w:rsidR="00DE1D03" w:rsidRPr="002454C0">
        <w:rPr>
          <w:szCs w:val="22"/>
        </w:rPr>
        <w:t xml:space="preserve">Использовать </w:t>
      </w:r>
      <w:r w:rsidR="00FF4A30" w:rsidRPr="002454C0">
        <w:rPr>
          <w:szCs w:val="22"/>
        </w:rPr>
        <w:t xml:space="preserve">Объект (все </w:t>
      </w:r>
      <w:r w:rsidR="00FF4A30" w:rsidRPr="00E0272C">
        <w:rPr>
          <w:szCs w:val="22"/>
        </w:rPr>
        <w:t>его части) исключительно в соответствии с видом разрешенного использования  и целью предоставления Объекта  способами</w:t>
      </w:r>
      <w:r w:rsidR="00FF4A30" w:rsidRPr="002454C0">
        <w:rPr>
          <w:szCs w:val="22"/>
        </w:rPr>
        <w:t>, которые не должны наносить вред окружающей среде, в том числе земле как природному объекту.</w:t>
      </w:r>
    </w:p>
    <w:p w:rsidR="00DE1D03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2454C0">
        <w:rPr>
          <w:szCs w:val="22"/>
        </w:rPr>
        <w:t>4.2.3</w:t>
      </w:r>
      <w:proofErr w:type="gramStart"/>
      <w:r w:rsidR="00E46DD5" w:rsidRPr="002454C0">
        <w:rPr>
          <w:szCs w:val="22"/>
        </w:rPr>
        <w:t xml:space="preserve"> </w:t>
      </w:r>
      <w:r w:rsidR="00DE1D03" w:rsidRPr="002454C0">
        <w:rPr>
          <w:szCs w:val="22"/>
        </w:rPr>
        <w:t>С</w:t>
      </w:r>
      <w:proofErr w:type="gramEnd"/>
      <w:r w:rsidR="00DE1D03" w:rsidRPr="002454C0">
        <w:rPr>
          <w:szCs w:val="22"/>
        </w:rPr>
        <w:t>охранять межевые, геодезические и другие специальные знаки, установленные на Объекте в соответствии с законодательством.</w:t>
      </w:r>
    </w:p>
    <w:p w:rsidR="00DE1D03" w:rsidRPr="00E0272C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E0272C">
        <w:rPr>
          <w:szCs w:val="22"/>
        </w:rPr>
        <w:t>4.2.4.</w:t>
      </w:r>
      <w:r w:rsidR="00DE1D03" w:rsidRPr="00E0272C">
        <w:rPr>
          <w:szCs w:val="22"/>
        </w:rPr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</w:p>
    <w:p w:rsidR="00DE1D03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2454C0">
        <w:rPr>
          <w:szCs w:val="22"/>
        </w:rPr>
        <w:t>4.2.5.</w:t>
      </w:r>
      <w:r w:rsidR="00DE1D03" w:rsidRPr="002454C0">
        <w:rPr>
          <w:szCs w:val="22"/>
        </w:rPr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DE1D03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2454C0">
        <w:rPr>
          <w:szCs w:val="22"/>
        </w:rPr>
        <w:t>4.2.6.</w:t>
      </w:r>
      <w:r w:rsidR="00DE1D03" w:rsidRPr="002454C0">
        <w:rPr>
          <w:szCs w:val="22"/>
        </w:rPr>
        <w:t>Не нарушать права других землепользователей и природопользователей.</w:t>
      </w:r>
    </w:p>
    <w:p w:rsidR="00DE1D03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2454C0">
        <w:rPr>
          <w:szCs w:val="22"/>
        </w:rPr>
        <w:t>4.2.7.</w:t>
      </w:r>
      <w:r w:rsidR="00DE1D03" w:rsidRPr="002454C0">
        <w:rPr>
          <w:szCs w:val="22"/>
        </w:rPr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</w:p>
    <w:p w:rsidR="00FF4A30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2454C0">
        <w:rPr>
          <w:szCs w:val="22"/>
        </w:rPr>
        <w:lastRenderedPageBreak/>
        <w:t>4.2.8.</w:t>
      </w:r>
      <w:r w:rsidR="00DE1D03" w:rsidRPr="002454C0">
        <w:rPr>
          <w:szCs w:val="22"/>
        </w:rPr>
        <w:t xml:space="preserve">Обеспечивать </w:t>
      </w:r>
      <w:r w:rsidR="00FF4A30" w:rsidRPr="002454C0">
        <w:rPr>
          <w:szCs w:val="22"/>
        </w:rPr>
        <w:t xml:space="preserve">представителям </w:t>
      </w:r>
      <w:r w:rsidR="00FF4A30" w:rsidRPr="00E0272C">
        <w:rPr>
          <w:szCs w:val="22"/>
        </w:rPr>
        <w:t xml:space="preserve">Арендодателя, органам государственного земельного надзора и муниципального земельного контроля по первому  требованию беспрепятственный доступ на Объект для его осмотра, осуществления </w:t>
      </w:r>
      <w:proofErr w:type="gramStart"/>
      <w:r w:rsidR="00FF4A30" w:rsidRPr="00E0272C">
        <w:rPr>
          <w:szCs w:val="22"/>
        </w:rPr>
        <w:t>контроля</w:t>
      </w:r>
      <w:r w:rsidR="00FF4A30" w:rsidRPr="002454C0">
        <w:rPr>
          <w:szCs w:val="22"/>
        </w:rPr>
        <w:t xml:space="preserve"> за</w:t>
      </w:r>
      <w:proofErr w:type="gramEnd"/>
      <w:r w:rsidR="00FF4A30" w:rsidRPr="002454C0">
        <w:rPr>
          <w:szCs w:val="22"/>
        </w:rPr>
        <w:t xml:space="preserve"> его использованием и проверки соблюдения условий </w:t>
      </w:r>
      <w:r w:rsidR="00DE1D03" w:rsidRPr="002454C0">
        <w:rPr>
          <w:szCs w:val="22"/>
        </w:rPr>
        <w:t>Договора.</w:t>
      </w:r>
    </w:p>
    <w:p w:rsidR="00FF4A30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proofErr w:type="gramStart"/>
      <w:r w:rsidRPr="002454C0">
        <w:rPr>
          <w:szCs w:val="22"/>
        </w:rPr>
        <w:t>4.2.9.</w:t>
      </w:r>
      <w:r w:rsidR="00DE1D03" w:rsidRPr="002454C0">
        <w:rPr>
          <w:szCs w:val="22"/>
        </w:rPr>
        <w:t xml:space="preserve">Если </w:t>
      </w:r>
      <w:r w:rsidR="00FF4A30" w:rsidRPr="002454C0">
        <w:rPr>
          <w:szCs w:val="22"/>
        </w:rPr>
        <w:t>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FF4A30" w:rsidRPr="002454C0">
        <w:rPr>
          <w:szCs w:val="22"/>
        </w:rPr>
        <w:tab/>
      </w:r>
      <w:proofErr w:type="gramEnd"/>
    </w:p>
    <w:p w:rsidR="00FF4A30" w:rsidRPr="002454C0" w:rsidRDefault="002454C0" w:rsidP="00C55171">
      <w:pPr>
        <w:pStyle w:val="-"/>
        <w:numPr>
          <w:ilvl w:val="0"/>
          <w:numId w:val="0"/>
        </w:numPr>
        <w:ind w:left="567" w:hanging="708"/>
        <w:rPr>
          <w:szCs w:val="22"/>
        </w:rPr>
      </w:pPr>
      <w:r w:rsidRPr="002454C0">
        <w:rPr>
          <w:szCs w:val="22"/>
        </w:rPr>
        <w:t>4.2.10.</w:t>
      </w:r>
      <w:r w:rsidR="00FF4A30" w:rsidRPr="002454C0">
        <w:rPr>
          <w:szCs w:val="22"/>
        </w:rPr>
        <w:tab/>
        <w:t>Не размещать на Объекте наружной рекламы (плакатов, стендов, щитов и т.д.)</w:t>
      </w:r>
      <w:r w:rsidR="00AC77EB" w:rsidRPr="002454C0">
        <w:rPr>
          <w:szCs w:val="22"/>
        </w:rPr>
        <w:t>.</w:t>
      </w:r>
      <w:r w:rsidR="00FF4A30" w:rsidRPr="002454C0">
        <w:rPr>
          <w:szCs w:val="22"/>
        </w:rPr>
        <w:t xml:space="preserve"> </w:t>
      </w:r>
    </w:p>
    <w:p w:rsidR="00FF4A30" w:rsidRPr="002454C0" w:rsidRDefault="002454C0" w:rsidP="00C55171">
      <w:pPr>
        <w:pStyle w:val="-"/>
        <w:numPr>
          <w:ilvl w:val="0"/>
          <w:numId w:val="0"/>
        </w:numPr>
        <w:ind w:left="567" w:hanging="708"/>
        <w:rPr>
          <w:szCs w:val="22"/>
        </w:rPr>
      </w:pPr>
      <w:r w:rsidRPr="002454C0">
        <w:rPr>
          <w:szCs w:val="22"/>
        </w:rPr>
        <w:t>4.2.11</w:t>
      </w:r>
      <w:r w:rsidR="00FF4A30" w:rsidRPr="002454C0">
        <w:rPr>
          <w:szCs w:val="22"/>
        </w:rPr>
        <w:t>.</w:t>
      </w:r>
      <w:r w:rsidR="00FF4A30" w:rsidRPr="002454C0">
        <w:rPr>
          <w:szCs w:val="22"/>
        </w:rPr>
        <w:tab/>
        <w:t>Обеспечивать  в отношении Объекта и прилегающей территории соблюдение:</w:t>
      </w:r>
    </w:p>
    <w:p w:rsidR="00FF4A30" w:rsidRPr="002454C0" w:rsidRDefault="00FF4A30" w:rsidP="00C55171">
      <w:pPr>
        <w:pStyle w:val="-"/>
        <w:numPr>
          <w:ilvl w:val="0"/>
          <w:numId w:val="0"/>
        </w:numPr>
        <w:ind w:left="567"/>
        <w:rPr>
          <w:szCs w:val="22"/>
        </w:rPr>
      </w:pPr>
      <w:r w:rsidRPr="002454C0">
        <w:rPr>
          <w:szCs w:val="22"/>
        </w:rPr>
        <w:t>а) санитарно-эпидемиологических норм и правил;</w:t>
      </w:r>
    </w:p>
    <w:p w:rsidR="00FF4A30" w:rsidRPr="002454C0" w:rsidRDefault="00FF4A30" w:rsidP="00C55171">
      <w:pPr>
        <w:pStyle w:val="-"/>
        <w:numPr>
          <w:ilvl w:val="0"/>
          <w:numId w:val="0"/>
        </w:numPr>
        <w:ind w:left="567"/>
        <w:rPr>
          <w:szCs w:val="22"/>
        </w:rPr>
      </w:pPr>
      <w:r w:rsidRPr="002454C0">
        <w:rPr>
          <w:szCs w:val="22"/>
        </w:rPr>
        <w:t>б) противопожарных  норм и правил;</w:t>
      </w:r>
    </w:p>
    <w:p w:rsidR="00FF4A30" w:rsidRPr="002454C0" w:rsidRDefault="00FF4A30" w:rsidP="00C55171">
      <w:pPr>
        <w:pStyle w:val="-"/>
        <w:numPr>
          <w:ilvl w:val="0"/>
          <w:numId w:val="0"/>
        </w:numPr>
        <w:ind w:left="567"/>
        <w:rPr>
          <w:szCs w:val="22"/>
        </w:rPr>
      </w:pPr>
      <w:r w:rsidRPr="002454C0">
        <w:rPr>
          <w:szCs w:val="22"/>
        </w:rPr>
        <w:t>в) действующих Правил благоустройства территории Златоустовского городского округа;</w:t>
      </w:r>
    </w:p>
    <w:p w:rsidR="00FF4A30" w:rsidRPr="002454C0" w:rsidRDefault="00FF4A30" w:rsidP="00C55171">
      <w:pPr>
        <w:pStyle w:val="-"/>
        <w:numPr>
          <w:ilvl w:val="0"/>
          <w:numId w:val="0"/>
        </w:numPr>
        <w:ind w:left="567"/>
        <w:rPr>
          <w:szCs w:val="22"/>
        </w:rPr>
      </w:pPr>
      <w:r w:rsidRPr="002454C0">
        <w:rPr>
          <w:szCs w:val="22"/>
        </w:rPr>
        <w:t>г) иных требований законодательства</w:t>
      </w:r>
      <w:r w:rsidR="00AE3D68" w:rsidRPr="002454C0">
        <w:rPr>
          <w:szCs w:val="22"/>
        </w:rPr>
        <w:t xml:space="preserve"> по содержанию данного Объекта;</w:t>
      </w:r>
    </w:p>
    <w:p w:rsidR="00AE3D68" w:rsidRPr="0027357A" w:rsidRDefault="00AE3D68" w:rsidP="00C55171">
      <w:pPr>
        <w:pStyle w:val="-"/>
        <w:numPr>
          <w:ilvl w:val="0"/>
          <w:numId w:val="0"/>
        </w:numPr>
        <w:ind w:left="567"/>
        <w:rPr>
          <w:szCs w:val="22"/>
        </w:rPr>
      </w:pPr>
      <w:r w:rsidRPr="0027357A">
        <w:rPr>
          <w:szCs w:val="22"/>
        </w:rPr>
        <w:t>д) в зимний период осуществлять очистку Объекта и прилегающей территории к нему от снежного покрова.</w:t>
      </w:r>
    </w:p>
    <w:p w:rsidR="00FF4A30" w:rsidRPr="00E0272C" w:rsidRDefault="00FF4A30" w:rsidP="00C55171">
      <w:pPr>
        <w:pStyle w:val="-"/>
        <w:numPr>
          <w:ilvl w:val="0"/>
          <w:numId w:val="0"/>
        </w:numPr>
        <w:ind w:left="567" w:hanging="708"/>
        <w:rPr>
          <w:szCs w:val="22"/>
        </w:rPr>
      </w:pPr>
      <w:r w:rsidRPr="002454C0">
        <w:rPr>
          <w:szCs w:val="22"/>
        </w:rPr>
        <w:t>4.2.1</w:t>
      </w:r>
      <w:r w:rsidR="00543570">
        <w:rPr>
          <w:szCs w:val="22"/>
        </w:rPr>
        <w:t>2</w:t>
      </w:r>
      <w:r w:rsidRPr="002454C0">
        <w:rPr>
          <w:szCs w:val="22"/>
        </w:rPr>
        <w:t>.</w:t>
      </w:r>
      <w:r w:rsidRPr="002454C0">
        <w:rPr>
          <w:szCs w:val="22"/>
        </w:rPr>
        <w:tab/>
        <w:t xml:space="preserve">При изменении организационно-правовой формы, наименования, юридического адреса, банковских реквизитов или его </w:t>
      </w:r>
      <w:r w:rsidRPr="00E0272C">
        <w:rPr>
          <w:szCs w:val="22"/>
        </w:rPr>
        <w:t>реорганизации Арендатор обязан в десятидневный срок уведомить Арендодателя о таких изменениях.</w:t>
      </w:r>
    </w:p>
    <w:p w:rsidR="00FF4A30" w:rsidRPr="00E0272C" w:rsidRDefault="002454C0" w:rsidP="00C55171">
      <w:pPr>
        <w:widowControl/>
        <w:shd w:val="clear" w:color="auto" w:fill="FFFFFF"/>
        <w:ind w:left="567" w:hanging="708"/>
        <w:jc w:val="both"/>
        <w:rPr>
          <w:sz w:val="22"/>
          <w:szCs w:val="22"/>
        </w:rPr>
      </w:pPr>
      <w:r w:rsidRPr="00E0272C">
        <w:rPr>
          <w:sz w:val="22"/>
          <w:szCs w:val="22"/>
        </w:rPr>
        <w:t>4.2.1</w:t>
      </w:r>
      <w:r w:rsidR="00543570">
        <w:rPr>
          <w:sz w:val="22"/>
          <w:szCs w:val="22"/>
        </w:rPr>
        <w:t>3</w:t>
      </w:r>
      <w:bookmarkStart w:id="0" w:name="_GoBack"/>
      <w:bookmarkEnd w:id="0"/>
      <w:r w:rsidR="00FF4A30" w:rsidRPr="00E0272C">
        <w:rPr>
          <w:sz w:val="22"/>
          <w:szCs w:val="22"/>
        </w:rPr>
        <w:t>.</w:t>
      </w:r>
      <w:r w:rsidR="00FF4A30" w:rsidRPr="00E0272C">
        <w:rPr>
          <w:sz w:val="22"/>
          <w:szCs w:val="22"/>
        </w:rPr>
        <w:tab/>
        <w:t xml:space="preserve">Письменно сообщить Арендодателю не позднее, чем за один месяца о предстоящем досрочном освобождении Объекта и передать его по Акту приема-передачи. </w:t>
      </w:r>
    </w:p>
    <w:p w:rsidR="00FE2626" w:rsidRPr="00EB0114" w:rsidRDefault="00FE2626" w:rsidP="00FF4A30">
      <w:pPr>
        <w:pStyle w:val="3"/>
        <w:numPr>
          <w:ilvl w:val="0"/>
          <w:numId w:val="0"/>
        </w:numPr>
        <w:ind w:left="357" w:hanging="357"/>
      </w:pPr>
    </w:p>
    <w:p w:rsidR="00FE2626" w:rsidRPr="00EB0114" w:rsidRDefault="00FC6B53" w:rsidP="00FC6B53">
      <w:pPr>
        <w:pStyle w:val="10"/>
      </w:pPr>
      <w:r w:rsidRPr="00FC6B53">
        <w:rPr>
          <w:caps w:val="0"/>
        </w:rPr>
        <w:t>5.</w:t>
      </w:r>
      <w:r>
        <w:t xml:space="preserve"> </w:t>
      </w:r>
      <w:r w:rsidR="00FE2626" w:rsidRPr="00EB0114">
        <w:t>ОТВЕТСТВЕННОСТЬ СТОРОН</w:t>
      </w:r>
    </w:p>
    <w:p w:rsidR="00FE2626" w:rsidRPr="00EB0114" w:rsidRDefault="00FC6B53" w:rsidP="005D785C">
      <w:pPr>
        <w:pStyle w:val="2"/>
      </w:pPr>
      <w:r>
        <w:t xml:space="preserve">5.1. </w:t>
      </w:r>
      <w:r w:rsidR="00FE2626" w:rsidRPr="00EB0114">
        <w:t>За неисполнение или ненадлежащее исполнение насто</w:t>
      </w:r>
      <w:r w:rsidR="00FE2626" w:rsidRPr="00EB0114">
        <w:softHyphen/>
        <w:t xml:space="preserve">ящего Договора стороны несут ответственность в соответствии с настоящим Договором, </w:t>
      </w:r>
      <w:r w:rsidR="004541BA" w:rsidRPr="00EB0114">
        <w:t>законодательством Российской Фе</w:t>
      </w:r>
      <w:r w:rsidR="00FE2626" w:rsidRPr="00EB0114">
        <w:t xml:space="preserve">дерации и нормативными </w:t>
      </w:r>
      <w:r w:rsidR="004541BA" w:rsidRPr="00EB0114">
        <w:t>правовыми актами Челябинской об</w:t>
      </w:r>
      <w:r w:rsidR="00FE2626" w:rsidRPr="00EB0114">
        <w:t>ласти.</w:t>
      </w:r>
    </w:p>
    <w:p w:rsidR="00FE2626" w:rsidRPr="002C4CFD" w:rsidRDefault="00C55171" w:rsidP="005D785C">
      <w:pPr>
        <w:pStyle w:val="2"/>
        <w:rPr>
          <w:color w:val="D99594"/>
        </w:rPr>
      </w:pPr>
      <w:r>
        <w:t xml:space="preserve">   </w:t>
      </w:r>
      <w:r w:rsidR="00FC6B53">
        <w:t xml:space="preserve">5.2. </w:t>
      </w:r>
      <w:r>
        <w:t xml:space="preserve">  </w:t>
      </w:r>
      <w:r w:rsidR="00923181" w:rsidRPr="0032193B">
        <w:t>В случае нарушения сроков внесения ар</w:t>
      </w:r>
      <w:r w:rsidR="00923181">
        <w:t>ендной платы</w:t>
      </w:r>
      <w:r w:rsidR="00923181" w:rsidRPr="0032193B">
        <w:t>, установленных настоящим Дог</w:t>
      </w:r>
      <w:r w:rsidR="00923181">
        <w:t>овором, Арендатор</w:t>
      </w:r>
      <w:r w:rsidR="00923181" w:rsidRPr="0032193B">
        <w:t xml:space="preserve"> уплачивает штраф в размере 1/300 ставки рефинансирования ЦБ РФ, действующей на момент оплаты суммы просроченного платежа от суммы задолженности за ка</w:t>
      </w:r>
      <w:r w:rsidR="00923181">
        <w:t xml:space="preserve">ждый календарный </w:t>
      </w:r>
      <w:r w:rsidR="00923181" w:rsidRPr="00B15499">
        <w:rPr>
          <w:color w:val="auto"/>
        </w:rPr>
        <w:t>день просрочки</w:t>
      </w:r>
      <w:r w:rsidR="001F2969" w:rsidRPr="00B15499">
        <w:rPr>
          <w:color w:val="auto"/>
        </w:rPr>
        <w:t>.</w:t>
      </w:r>
      <w:r w:rsidR="00FE2626" w:rsidRPr="002C4CFD">
        <w:rPr>
          <w:color w:val="D99594"/>
        </w:rPr>
        <w:t xml:space="preserve"> </w:t>
      </w:r>
    </w:p>
    <w:p w:rsidR="00D4336C" w:rsidRPr="00EB0114" w:rsidRDefault="004541BA" w:rsidP="00EF1A39">
      <w:pPr>
        <w:pStyle w:val="2"/>
      </w:pPr>
      <w:r w:rsidRPr="002C4CFD">
        <w:t xml:space="preserve"> </w:t>
      </w:r>
      <w:r w:rsidR="005F4F84">
        <w:t xml:space="preserve">  </w:t>
      </w:r>
    </w:p>
    <w:p w:rsidR="00D4336C" w:rsidRDefault="00D4336C" w:rsidP="00D4336C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D4336C" w:rsidRPr="002B32ED" w:rsidRDefault="00D4336C" w:rsidP="00D4336C">
      <w:pPr>
        <w:widowControl/>
        <w:shd w:val="clear" w:color="auto" w:fill="FFFFFF"/>
        <w:ind w:left="680" w:hanging="680"/>
        <w:jc w:val="center"/>
        <w:rPr>
          <w:b/>
          <w:sz w:val="22"/>
          <w:szCs w:val="22"/>
        </w:rPr>
      </w:pPr>
      <w:r w:rsidRPr="002B32ED">
        <w:rPr>
          <w:b/>
          <w:color w:val="000000"/>
          <w:sz w:val="22"/>
          <w:szCs w:val="22"/>
        </w:rPr>
        <w:t>6. ОСОБЫЕ УСЛОВИЯ</w:t>
      </w:r>
    </w:p>
    <w:p w:rsidR="00D4336C" w:rsidRPr="002B32ED" w:rsidRDefault="00D4336C" w:rsidP="00D4336C">
      <w:pPr>
        <w:widowControl/>
        <w:jc w:val="both"/>
        <w:rPr>
          <w:sz w:val="22"/>
          <w:szCs w:val="22"/>
        </w:rPr>
      </w:pPr>
    </w:p>
    <w:p w:rsidR="00853AF3" w:rsidRPr="002B32ED" w:rsidRDefault="00D4336C" w:rsidP="00C55171">
      <w:pPr>
        <w:widowControl/>
        <w:ind w:left="567" w:hanging="567"/>
        <w:jc w:val="both"/>
        <w:rPr>
          <w:sz w:val="22"/>
          <w:szCs w:val="22"/>
        </w:rPr>
      </w:pPr>
      <w:r w:rsidRPr="002B32ED">
        <w:rPr>
          <w:sz w:val="22"/>
          <w:szCs w:val="22"/>
        </w:rPr>
        <w:t xml:space="preserve">6.1     </w:t>
      </w:r>
      <w:r w:rsidRPr="002B32ED">
        <w:rPr>
          <w:b/>
          <w:sz w:val="22"/>
          <w:szCs w:val="22"/>
        </w:rPr>
        <w:t>Арендатор не вправе:</w:t>
      </w:r>
    </w:p>
    <w:p w:rsidR="00853AF3" w:rsidRPr="002B32ED" w:rsidRDefault="00853AF3" w:rsidP="00C55171">
      <w:pPr>
        <w:widowControl/>
        <w:ind w:left="567" w:hanging="567"/>
        <w:jc w:val="both"/>
        <w:rPr>
          <w:sz w:val="22"/>
          <w:szCs w:val="22"/>
        </w:rPr>
      </w:pPr>
      <w:r w:rsidRPr="002B32ED">
        <w:rPr>
          <w:sz w:val="22"/>
          <w:szCs w:val="22"/>
        </w:rPr>
        <w:t xml:space="preserve">6.1.1. осуществлять </w:t>
      </w:r>
      <w:r w:rsidR="00A7729D" w:rsidRPr="002B32ED">
        <w:rPr>
          <w:sz w:val="22"/>
          <w:szCs w:val="22"/>
        </w:rPr>
        <w:t>возведение</w:t>
      </w:r>
      <w:r w:rsidRPr="002B32ED">
        <w:rPr>
          <w:sz w:val="22"/>
          <w:szCs w:val="22"/>
        </w:rPr>
        <w:t xml:space="preserve"> </w:t>
      </w:r>
      <w:r w:rsidR="00BA6FF0" w:rsidRPr="002B32ED">
        <w:rPr>
          <w:sz w:val="22"/>
          <w:szCs w:val="22"/>
        </w:rPr>
        <w:t>каких-</w:t>
      </w:r>
      <w:r w:rsidRPr="002B32ED">
        <w:rPr>
          <w:sz w:val="22"/>
          <w:szCs w:val="22"/>
        </w:rPr>
        <w:t>либо объектов</w:t>
      </w:r>
      <w:r w:rsidR="00BA6FF0" w:rsidRPr="002B32ED">
        <w:rPr>
          <w:sz w:val="22"/>
          <w:szCs w:val="22"/>
        </w:rPr>
        <w:t xml:space="preserve"> капитального строительства</w:t>
      </w:r>
      <w:r w:rsidRPr="002B32ED">
        <w:rPr>
          <w:sz w:val="22"/>
          <w:szCs w:val="22"/>
        </w:rPr>
        <w:t>;</w:t>
      </w:r>
    </w:p>
    <w:p w:rsidR="002B32ED" w:rsidRPr="002B32ED" w:rsidRDefault="00BA6FF0" w:rsidP="002B32ED">
      <w:pPr>
        <w:widowControl/>
        <w:ind w:left="567" w:hanging="567"/>
        <w:jc w:val="both"/>
        <w:rPr>
          <w:sz w:val="22"/>
          <w:szCs w:val="22"/>
        </w:rPr>
      </w:pPr>
      <w:r w:rsidRPr="002B32ED">
        <w:rPr>
          <w:sz w:val="22"/>
          <w:szCs w:val="22"/>
        </w:rPr>
        <w:t>6.1.</w:t>
      </w:r>
      <w:r w:rsidR="00956C6B" w:rsidRPr="002B32ED">
        <w:rPr>
          <w:sz w:val="22"/>
          <w:szCs w:val="22"/>
        </w:rPr>
        <w:t>2</w:t>
      </w:r>
      <w:r w:rsidR="00D4336C" w:rsidRPr="002B32ED">
        <w:rPr>
          <w:sz w:val="22"/>
          <w:szCs w:val="22"/>
        </w:rPr>
        <w:t xml:space="preserve">. </w:t>
      </w:r>
      <w:r w:rsidR="002B32ED" w:rsidRPr="002B32ED">
        <w:rPr>
          <w:sz w:val="22"/>
          <w:szCs w:val="22"/>
        </w:rPr>
        <w:t xml:space="preserve">сдавать Объект (его части) в субаренду (поднаем), а также передавать свои права и обязанности по договору аренды земельных участков третьим лицам, а также осуществлять перевод долга по </w:t>
      </w:r>
      <w:proofErr w:type="gramStart"/>
      <w:r w:rsidR="002B32ED" w:rsidRPr="002B32ED">
        <w:rPr>
          <w:sz w:val="22"/>
          <w:szCs w:val="22"/>
        </w:rPr>
        <w:t>обязательствам</w:t>
      </w:r>
      <w:proofErr w:type="gramEnd"/>
      <w:r w:rsidR="002B32ED" w:rsidRPr="002B32ED">
        <w:rPr>
          <w:sz w:val="22"/>
          <w:szCs w:val="22"/>
        </w:rPr>
        <w:t xml:space="preserve"> возникшим из заключенного на торгах договора;</w:t>
      </w:r>
    </w:p>
    <w:p w:rsidR="002B32ED" w:rsidRPr="002B32ED" w:rsidRDefault="002B32ED" w:rsidP="002B32ED">
      <w:pPr>
        <w:widowControl/>
        <w:ind w:left="567" w:hanging="567"/>
        <w:jc w:val="both"/>
        <w:rPr>
          <w:sz w:val="22"/>
          <w:szCs w:val="22"/>
        </w:rPr>
      </w:pPr>
      <w:r w:rsidRPr="002B32ED">
        <w:rPr>
          <w:sz w:val="22"/>
          <w:szCs w:val="22"/>
        </w:rPr>
        <w:t>6.1.4. вносить арендные права в качестве вкладов в уставные капиталы хозяйственных товариществ и обществ или в качестве паевых взносов в производственные кооперативы.</w:t>
      </w:r>
    </w:p>
    <w:p w:rsidR="002B32ED" w:rsidRPr="002B32ED" w:rsidRDefault="002B32ED" w:rsidP="002B32ED">
      <w:pPr>
        <w:widowControl/>
        <w:ind w:left="567" w:hanging="567"/>
        <w:jc w:val="both"/>
        <w:rPr>
          <w:sz w:val="22"/>
          <w:szCs w:val="22"/>
        </w:rPr>
      </w:pPr>
      <w:r w:rsidRPr="002B32ED">
        <w:rPr>
          <w:sz w:val="22"/>
          <w:szCs w:val="22"/>
        </w:rPr>
        <w:t>6.2. Внесение изменений в заключенный по результатам аукциона договор аренды земельного участка, в части изменения видов разрешенного использования такого земельного участка не допускается.</w:t>
      </w:r>
    </w:p>
    <w:p w:rsidR="00D4336C" w:rsidRPr="002B32ED" w:rsidRDefault="00D4336C" w:rsidP="002B32ED">
      <w:pPr>
        <w:widowControl/>
        <w:ind w:left="567" w:hanging="567"/>
        <w:jc w:val="both"/>
        <w:rPr>
          <w:sz w:val="22"/>
          <w:szCs w:val="22"/>
        </w:rPr>
      </w:pPr>
      <w:r w:rsidRPr="002B32ED">
        <w:rPr>
          <w:sz w:val="22"/>
          <w:szCs w:val="22"/>
        </w:rPr>
        <w:t>6.3. Заключение договора на новый срок осуществляется путем проведения торгов в соответствии с действующим законодательством.</w:t>
      </w:r>
    </w:p>
    <w:p w:rsidR="00C10069" w:rsidRPr="002B32ED" w:rsidRDefault="00C10069" w:rsidP="00C55171">
      <w:pPr>
        <w:widowControl/>
        <w:ind w:left="567" w:hanging="567"/>
        <w:jc w:val="both"/>
        <w:rPr>
          <w:sz w:val="22"/>
          <w:szCs w:val="22"/>
        </w:rPr>
      </w:pPr>
      <w:r w:rsidRPr="002B32ED">
        <w:rPr>
          <w:sz w:val="22"/>
          <w:szCs w:val="22"/>
        </w:rPr>
        <w:t xml:space="preserve">6.4. Договор подлежит государственной регистрации в порядке предусмотренной </w:t>
      </w:r>
      <w:proofErr w:type="gramStart"/>
      <w:r w:rsidRPr="002B32ED">
        <w:rPr>
          <w:sz w:val="22"/>
          <w:szCs w:val="22"/>
        </w:rPr>
        <w:t>ч</w:t>
      </w:r>
      <w:proofErr w:type="gramEnd"/>
      <w:r w:rsidRPr="002B32ED">
        <w:rPr>
          <w:sz w:val="22"/>
          <w:szCs w:val="22"/>
        </w:rPr>
        <w:t>. 2 ст. 19 Федерального закона от 13 июля 2015 г. N 218-ФЗ «О государственной регистрации недвижимости».</w:t>
      </w:r>
    </w:p>
    <w:p w:rsidR="00ED2F0D" w:rsidRPr="00ED2F0D" w:rsidRDefault="00C10069" w:rsidP="00ED2F0D">
      <w:pPr>
        <w:ind w:firstLine="567"/>
        <w:jc w:val="both"/>
        <w:rPr>
          <w:color w:val="000000"/>
          <w:kern w:val="1"/>
          <w:sz w:val="24"/>
          <w:szCs w:val="24"/>
        </w:rPr>
      </w:pPr>
      <w:r w:rsidRPr="001D0D58">
        <w:rPr>
          <w:color w:val="000000" w:themeColor="text1"/>
          <w:sz w:val="22"/>
          <w:szCs w:val="22"/>
        </w:rPr>
        <w:t>6.5</w:t>
      </w:r>
      <w:r w:rsidR="00D4336C" w:rsidRPr="001D0D58">
        <w:rPr>
          <w:color w:val="000000" w:themeColor="text1"/>
          <w:sz w:val="22"/>
          <w:szCs w:val="22"/>
        </w:rPr>
        <w:t xml:space="preserve">. </w:t>
      </w:r>
      <w:r w:rsidR="00C55171" w:rsidRPr="001D0D58">
        <w:rPr>
          <w:color w:val="000000" w:themeColor="text1"/>
          <w:sz w:val="22"/>
          <w:szCs w:val="22"/>
        </w:rPr>
        <w:t xml:space="preserve">  </w:t>
      </w:r>
      <w:r w:rsidR="00ED2F0D" w:rsidRPr="001C470C">
        <w:rPr>
          <w:b/>
          <w:sz w:val="24"/>
          <w:szCs w:val="24"/>
        </w:rPr>
        <w:t>Обременение/ограничение прав на земельные участки</w:t>
      </w:r>
      <w:r w:rsidR="00ED2F0D">
        <w:rPr>
          <w:b/>
          <w:sz w:val="24"/>
          <w:szCs w:val="24"/>
        </w:rPr>
        <w:t xml:space="preserve">: </w:t>
      </w:r>
      <w:r w:rsidR="00ED2F0D" w:rsidRPr="00ED2F0D">
        <w:rPr>
          <w:color w:val="000000"/>
          <w:kern w:val="1"/>
          <w:sz w:val="24"/>
          <w:szCs w:val="24"/>
        </w:rPr>
        <w:t xml:space="preserve">Земельный участок находится в пределах </w:t>
      </w:r>
      <w:proofErr w:type="spellStart"/>
      <w:r w:rsidR="00ED2F0D" w:rsidRPr="00ED2F0D">
        <w:rPr>
          <w:color w:val="000000"/>
          <w:kern w:val="1"/>
          <w:sz w:val="24"/>
          <w:szCs w:val="24"/>
        </w:rPr>
        <w:t>водоохранной</w:t>
      </w:r>
      <w:proofErr w:type="spellEnd"/>
      <w:r w:rsidR="00ED2F0D" w:rsidRPr="00ED2F0D">
        <w:rPr>
          <w:color w:val="000000"/>
          <w:kern w:val="1"/>
          <w:sz w:val="24"/>
          <w:szCs w:val="24"/>
        </w:rPr>
        <w:t xml:space="preserve"> зоны и прибрежной защитной полосы р. </w:t>
      </w:r>
      <w:proofErr w:type="spellStart"/>
      <w:r w:rsidR="00ED2F0D" w:rsidRPr="00ED2F0D">
        <w:rPr>
          <w:color w:val="000000"/>
          <w:kern w:val="1"/>
          <w:sz w:val="24"/>
          <w:szCs w:val="24"/>
        </w:rPr>
        <w:t>Тайнак</w:t>
      </w:r>
      <w:proofErr w:type="spellEnd"/>
      <w:r w:rsidR="00ED2F0D" w:rsidRPr="00ED2F0D">
        <w:rPr>
          <w:color w:val="000000"/>
          <w:kern w:val="1"/>
          <w:sz w:val="24"/>
          <w:szCs w:val="24"/>
        </w:rPr>
        <w:t>.</w:t>
      </w:r>
    </w:p>
    <w:p w:rsidR="00ED2F0D" w:rsidRPr="00ED2F0D" w:rsidRDefault="00ED2F0D" w:rsidP="00ED2F0D">
      <w:pPr>
        <w:ind w:firstLine="567"/>
        <w:jc w:val="both"/>
        <w:rPr>
          <w:color w:val="000000"/>
          <w:kern w:val="1"/>
          <w:sz w:val="24"/>
          <w:szCs w:val="24"/>
        </w:rPr>
      </w:pPr>
      <w:r w:rsidRPr="00ED2F0D">
        <w:rPr>
          <w:color w:val="000000"/>
          <w:kern w:val="1"/>
          <w:sz w:val="24"/>
          <w:szCs w:val="24"/>
        </w:rPr>
        <w:tab/>
      </w:r>
      <w:proofErr w:type="gramStart"/>
      <w:r w:rsidRPr="00ED2F0D">
        <w:rPr>
          <w:color w:val="000000"/>
          <w:kern w:val="1"/>
          <w:sz w:val="24"/>
          <w:szCs w:val="24"/>
        </w:rPr>
        <w:t>Согласно</w:t>
      </w:r>
      <w:proofErr w:type="gramEnd"/>
      <w:r w:rsidRPr="00ED2F0D">
        <w:rPr>
          <w:color w:val="000000"/>
          <w:kern w:val="1"/>
          <w:sz w:val="24"/>
          <w:szCs w:val="24"/>
        </w:rPr>
        <w:t xml:space="preserve"> Водного Кодекса РФ ширина </w:t>
      </w:r>
      <w:proofErr w:type="spellStart"/>
      <w:r w:rsidRPr="00ED2F0D">
        <w:rPr>
          <w:color w:val="000000"/>
          <w:kern w:val="1"/>
          <w:sz w:val="24"/>
          <w:szCs w:val="24"/>
        </w:rPr>
        <w:t>водоохранной</w:t>
      </w:r>
      <w:proofErr w:type="spellEnd"/>
      <w:r w:rsidRPr="00ED2F0D">
        <w:rPr>
          <w:color w:val="000000"/>
          <w:kern w:val="1"/>
          <w:sz w:val="24"/>
          <w:szCs w:val="24"/>
        </w:rPr>
        <w:t xml:space="preserve"> зоны для реки </w:t>
      </w:r>
      <w:proofErr w:type="spellStart"/>
      <w:r w:rsidRPr="00ED2F0D">
        <w:rPr>
          <w:color w:val="000000"/>
          <w:kern w:val="1"/>
          <w:sz w:val="24"/>
          <w:szCs w:val="24"/>
        </w:rPr>
        <w:t>Тайнак</w:t>
      </w:r>
      <w:proofErr w:type="spellEnd"/>
      <w:r w:rsidRPr="00ED2F0D">
        <w:rPr>
          <w:color w:val="000000"/>
          <w:kern w:val="1"/>
          <w:sz w:val="24"/>
          <w:szCs w:val="24"/>
        </w:rPr>
        <w:t xml:space="preserve"> составляет 50 м, ширина  прибрежной защитной полосы - 50 м, береговой полосы общего пользования 5 м.</w:t>
      </w:r>
    </w:p>
    <w:p w:rsidR="00ED2F0D" w:rsidRPr="00ED2F0D" w:rsidRDefault="00ED2F0D" w:rsidP="00ED2F0D">
      <w:pPr>
        <w:ind w:firstLine="567"/>
        <w:jc w:val="both"/>
        <w:rPr>
          <w:color w:val="000000"/>
          <w:kern w:val="1"/>
          <w:sz w:val="24"/>
          <w:szCs w:val="24"/>
        </w:rPr>
      </w:pPr>
      <w:r w:rsidRPr="00ED2F0D">
        <w:rPr>
          <w:color w:val="000000"/>
          <w:kern w:val="1"/>
          <w:sz w:val="24"/>
          <w:szCs w:val="24"/>
        </w:rPr>
        <w:t xml:space="preserve">   Предоставление земельного участка </w:t>
      </w:r>
      <w:proofErr w:type="gramStart"/>
      <w:r w:rsidRPr="00ED2F0D">
        <w:rPr>
          <w:color w:val="000000"/>
          <w:kern w:val="1"/>
          <w:sz w:val="24"/>
          <w:szCs w:val="24"/>
        </w:rPr>
        <w:t>в</w:t>
      </w:r>
      <w:proofErr w:type="gramEnd"/>
      <w:r w:rsidRPr="00ED2F0D">
        <w:rPr>
          <w:color w:val="000000"/>
          <w:kern w:val="1"/>
          <w:sz w:val="24"/>
          <w:szCs w:val="24"/>
        </w:rPr>
        <w:t xml:space="preserve"> </w:t>
      </w:r>
      <w:proofErr w:type="gramStart"/>
      <w:r w:rsidRPr="00ED2F0D">
        <w:rPr>
          <w:color w:val="000000"/>
          <w:kern w:val="1"/>
          <w:sz w:val="24"/>
          <w:szCs w:val="24"/>
        </w:rPr>
        <w:t>водоохраной</w:t>
      </w:r>
      <w:proofErr w:type="gramEnd"/>
      <w:r w:rsidRPr="00ED2F0D">
        <w:rPr>
          <w:color w:val="000000"/>
          <w:kern w:val="1"/>
          <w:sz w:val="24"/>
          <w:szCs w:val="24"/>
        </w:rPr>
        <w:t xml:space="preserve"> зоне р. </w:t>
      </w:r>
      <w:proofErr w:type="spellStart"/>
      <w:r w:rsidRPr="00ED2F0D">
        <w:rPr>
          <w:color w:val="000000"/>
          <w:kern w:val="1"/>
          <w:sz w:val="24"/>
          <w:szCs w:val="24"/>
        </w:rPr>
        <w:t>Тайнак</w:t>
      </w:r>
      <w:proofErr w:type="spellEnd"/>
      <w:r w:rsidRPr="00ED2F0D">
        <w:rPr>
          <w:color w:val="000000"/>
          <w:kern w:val="1"/>
          <w:sz w:val="24"/>
          <w:szCs w:val="24"/>
        </w:rPr>
        <w:t xml:space="preserve"> для озеленения территории и организации детской площадки возможно при соблюдении следующих </w:t>
      </w:r>
      <w:r w:rsidRPr="00ED2F0D">
        <w:rPr>
          <w:color w:val="000000"/>
          <w:kern w:val="1"/>
          <w:sz w:val="24"/>
          <w:szCs w:val="24"/>
        </w:rPr>
        <w:lastRenderedPageBreak/>
        <w:t>условий:</w:t>
      </w:r>
    </w:p>
    <w:p w:rsidR="00ED2F0D" w:rsidRPr="00ED2F0D" w:rsidRDefault="00ED2F0D" w:rsidP="00ED2F0D">
      <w:pPr>
        <w:ind w:firstLine="708"/>
        <w:rPr>
          <w:color w:val="000000"/>
          <w:kern w:val="1"/>
          <w:sz w:val="24"/>
          <w:szCs w:val="24"/>
        </w:rPr>
      </w:pPr>
      <w:r w:rsidRPr="00ED2F0D">
        <w:rPr>
          <w:color w:val="000000"/>
          <w:kern w:val="1"/>
          <w:sz w:val="24"/>
          <w:szCs w:val="24"/>
        </w:rPr>
        <w:t>1.</w:t>
      </w:r>
      <w:r w:rsidRPr="00ED2F0D">
        <w:rPr>
          <w:sz w:val="24"/>
          <w:szCs w:val="24"/>
        </w:rPr>
        <w:t xml:space="preserve"> </w:t>
      </w:r>
      <w:r w:rsidRPr="00ED2F0D">
        <w:rPr>
          <w:color w:val="000000"/>
          <w:kern w:val="1"/>
          <w:sz w:val="24"/>
          <w:szCs w:val="24"/>
        </w:rPr>
        <w:t xml:space="preserve">Соблюдать условия доступности береговой полосы общего пользования – 5 м. Граница участка вдоль р. </w:t>
      </w:r>
      <w:proofErr w:type="spellStart"/>
      <w:r w:rsidRPr="00ED2F0D">
        <w:rPr>
          <w:color w:val="000000"/>
          <w:kern w:val="1"/>
          <w:sz w:val="24"/>
          <w:szCs w:val="24"/>
        </w:rPr>
        <w:t>Тайнак</w:t>
      </w:r>
      <w:proofErr w:type="spellEnd"/>
      <w:r w:rsidRPr="00ED2F0D">
        <w:rPr>
          <w:color w:val="000000"/>
          <w:kern w:val="1"/>
          <w:sz w:val="24"/>
          <w:szCs w:val="24"/>
        </w:rPr>
        <w:t xml:space="preserve"> должна быть расположена на расстоянии не менее 5 м. от уреза воды.</w:t>
      </w:r>
    </w:p>
    <w:p w:rsidR="00ED2F0D" w:rsidRPr="00ED2F0D" w:rsidRDefault="00ED2F0D" w:rsidP="00ED2F0D">
      <w:pPr>
        <w:ind w:firstLine="708"/>
        <w:rPr>
          <w:color w:val="000000"/>
          <w:kern w:val="1"/>
          <w:sz w:val="24"/>
          <w:szCs w:val="24"/>
        </w:rPr>
      </w:pPr>
      <w:r w:rsidRPr="00ED2F0D">
        <w:rPr>
          <w:color w:val="000000"/>
          <w:kern w:val="1"/>
          <w:sz w:val="24"/>
          <w:szCs w:val="24"/>
        </w:rPr>
        <w:t>2.</w:t>
      </w:r>
      <w:r w:rsidRPr="00ED2F0D">
        <w:rPr>
          <w:sz w:val="24"/>
          <w:szCs w:val="24"/>
        </w:rPr>
        <w:t xml:space="preserve"> </w:t>
      </w:r>
      <w:r w:rsidRPr="00ED2F0D">
        <w:rPr>
          <w:color w:val="000000"/>
          <w:kern w:val="1"/>
          <w:sz w:val="24"/>
          <w:szCs w:val="24"/>
        </w:rPr>
        <w:t>При использовании земельного участка соблюдать специальный режим, требования и запрещения, установленные статьей 65 Водного кодекса:</w:t>
      </w:r>
    </w:p>
    <w:p w:rsidR="00ED2F0D" w:rsidRPr="00ED2F0D" w:rsidRDefault="00ED2F0D" w:rsidP="00ED2F0D">
      <w:pPr>
        <w:ind w:firstLine="708"/>
        <w:rPr>
          <w:color w:val="000000"/>
          <w:kern w:val="1"/>
          <w:sz w:val="24"/>
          <w:szCs w:val="24"/>
        </w:rPr>
      </w:pPr>
      <w:r w:rsidRPr="00ED2F0D">
        <w:rPr>
          <w:color w:val="000000"/>
          <w:kern w:val="1"/>
          <w:sz w:val="24"/>
          <w:szCs w:val="24"/>
        </w:rPr>
        <w:t xml:space="preserve">2.1 </w:t>
      </w:r>
      <w:r w:rsidRPr="00ED2F0D">
        <w:rPr>
          <w:sz w:val="24"/>
          <w:szCs w:val="24"/>
        </w:rPr>
        <w:t xml:space="preserve"> </w:t>
      </w:r>
      <w:r w:rsidRPr="00ED2F0D">
        <w:rPr>
          <w:color w:val="000000"/>
          <w:kern w:val="1"/>
          <w:sz w:val="24"/>
          <w:szCs w:val="24"/>
        </w:rPr>
        <w:t>территория парковки автомобилей и подъездные пути в пределах территории водоохраной зоны должны иметь твердое покрытие;</w:t>
      </w:r>
    </w:p>
    <w:p w:rsidR="00ED2F0D" w:rsidRPr="00ED2F0D" w:rsidRDefault="00ED2F0D" w:rsidP="00ED2F0D">
      <w:pPr>
        <w:ind w:firstLine="708"/>
        <w:rPr>
          <w:color w:val="000000"/>
          <w:kern w:val="1"/>
          <w:sz w:val="24"/>
          <w:szCs w:val="24"/>
        </w:rPr>
      </w:pPr>
      <w:r w:rsidRPr="00ED2F0D">
        <w:rPr>
          <w:color w:val="000000"/>
          <w:kern w:val="1"/>
          <w:sz w:val="24"/>
          <w:szCs w:val="24"/>
        </w:rPr>
        <w:t>2.2 сброс сточных, в том числе дренажных, вод на рельеф местности в пределах водоохраной зоны запрещен;</w:t>
      </w:r>
    </w:p>
    <w:p w:rsidR="00ED2F0D" w:rsidRPr="00ED2F0D" w:rsidRDefault="00ED2F0D" w:rsidP="00ED2F0D">
      <w:pPr>
        <w:ind w:firstLine="708"/>
        <w:rPr>
          <w:color w:val="000000"/>
          <w:kern w:val="1"/>
          <w:sz w:val="24"/>
          <w:szCs w:val="24"/>
        </w:rPr>
      </w:pPr>
      <w:r w:rsidRPr="00ED2F0D">
        <w:rPr>
          <w:color w:val="000000"/>
          <w:kern w:val="1"/>
          <w:sz w:val="24"/>
          <w:szCs w:val="24"/>
        </w:rPr>
        <w:t>2.3 размещение бытовых и сельскохозяйственных отходов, навоза, отвалов размываемых грунтов запрещено;</w:t>
      </w:r>
    </w:p>
    <w:p w:rsidR="00ED2F0D" w:rsidRPr="00ED2F0D" w:rsidRDefault="00ED2F0D" w:rsidP="00ED2F0D">
      <w:pPr>
        <w:ind w:firstLine="708"/>
        <w:rPr>
          <w:color w:val="000000"/>
          <w:kern w:val="1"/>
          <w:sz w:val="24"/>
          <w:szCs w:val="24"/>
        </w:rPr>
      </w:pPr>
      <w:r w:rsidRPr="00ED2F0D">
        <w:rPr>
          <w:color w:val="000000"/>
          <w:kern w:val="1"/>
          <w:sz w:val="24"/>
          <w:szCs w:val="24"/>
        </w:rPr>
        <w:t>2.4 не использовать сточные воды для удобрения почв;</w:t>
      </w:r>
    </w:p>
    <w:p w:rsidR="00ED2F0D" w:rsidRPr="00ED2F0D" w:rsidRDefault="00ED2F0D" w:rsidP="00ED2F0D">
      <w:pPr>
        <w:ind w:firstLine="708"/>
        <w:rPr>
          <w:color w:val="000000"/>
          <w:kern w:val="1"/>
          <w:sz w:val="24"/>
          <w:szCs w:val="24"/>
        </w:rPr>
      </w:pPr>
      <w:r w:rsidRPr="00ED2F0D">
        <w:rPr>
          <w:color w:val="000000"/>
          <w:kern w:val="1"/>
          <w:sz w:val="24"/>
          <w:szCs w:val="24"/>
        </w:rPr>
        <w:t>2.5 в пределах прибрежной защитной полосы распашка земель запрещена;</w:t>
      </w:r>
    </w:p>
    <w:p w:rsidR="00ED2F0D" w:rsidRPr="00ED2F0D" w:rsidRDefault="00ED2F0D" w:rsidP="00ED2F0D">
      <w:pPr>
        <w:ind w:firstLine="708"/>
        <w:rPr>
          <w:color w:val="000000"/>
          <w:kern w:val="1"/>
          <w:sz w:val="24"/>
          <w:szCs w:val="24"/>
        </w:rPr>
      </w:pPr>
      <w:r w:rsidRPr="00ED2F0D">
        <w:rPr>
          <w:color w:val="000000"/>
          <w:kern w:val="1"/>
          <w:sz w:val="24"/>
          <w:szCs w:val="24"/>
        </w:rPr>
        <w:t>2.6 размещение автозаправочной станции, склада горюче-смазочных материалов, станции технического обслуживания, используемой для технического осмотра и ремонта транспортных средств, осуществление мойки транспортных средств запрещено.</w:t>
      </w:r>
    </w:p>
    <w:p w:rsidR="00ED2F0D" w:rsidRPr="00ED2F0D" w:rsidRDefault="00ED2F0D" w:rsidP="00ED2F0D">
      <w:pPr>
        <w:ind w:left="567" w:hanging="567"/>
        <w:rPr>
          <w:sz w:val="24"/>
          <w:szCs w:val="24"/>
        </w:rPr>
      </w:pPr>
    </w:p>
    <w:p w:rsidR="00773C8B" w:rsidRPr="00EB0114" w:rsidRDefault="00D4336C" w:rsidP="00015F21">
      <w:pPr>
        <w:pStyle w:val="10"/>
      </w:pPr>
      <w:r>
        <w:t>7.</w:t>
      </w:r>
      <w:r w:rsidR="00FE2626" w:rsidRPr="00EB0114">
        <w:t>ПРЕКРАЩЕНИЕ ДЕЙСТВИЯ ДОГОВОРА</w:t>
      </w:r>
    </w:p>
    <w:p w:rsidR="00773C8B" w:rsidRPr="00E0272C" w:rsidRDefault="00D4336C" w:rsidP="00C55171">
      <w:pPr>
        <w:widowControl/>
        <w:shd w:val="clear" w:color="auto" w:fill="FFFFFF"/>
        <w:ind w:left="567" w:hanging="567"/>
        <w:jc w:val="both"/>
        <w:rPr>
          <w:sz w:val="22"/>
          <w:szCs w:val="22"/>
        </w:rPr>
      </w:pPr>
      <w:r w:rsidRPr="00B15499">
        <w:rPr>
          <w:b/>
          <w:color w:val="000000"/>
          <w:sz w:val="24"/>
          <w:szCs w:val="24"/>
        </w:rPr>
        <w:t>7.1.</w:t>
      </w:r>
      <w:r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ab/>
      </w:r>
      <w:r w:rsidRPr="00B15499">
        <w:rPr>
          <w:sz w:val="22"/>
          <w:szCs w:val="22"/>
        </w:rPr>
        <w:t>Договор прекращает свое действие:</w:t>
      </w:r>
    </w:p>
    <w:p w:rsidR="00D4336C" w:rsidRPr="00E0272C" w:rsidRDefault="00CF5113" w:rsidP="00C55171">
      <w:pPr>
        <w:widowControl/>
        <w:shd w:val="clear" w:color="auto" w:fill="FFFFFF"/>
        <w:ind w:left="567" w:hanging="567"/>
        <w:jc w:val="both"/>
        <w:rPr>
          <w:sz w:val="22"/>
          <w:szCs w:val="22"/>
        </w:rPr>
      </w:pPr>
      <w:r>
        <w:rPr>
          <w:sz w:val="22"/>
          <w:szCs w:val="22"/>
        </w:rPr>
        <w:t>7.1.1.</w:t>
      </w:r>
      <w:r>
        <w:rPr>
          <w:sz w:val="22"/>
          <w:szCs w:val="22"/>
        </w:rPr>
        <w:tab/>
        <w:t>п</w:t>
      </w:r>
      <w:r w:rsidR="00D4336C" w:rsidRPr="00E0272C">
        <w:rPr>
          <w:sz w:val="22"/>
          <w:szCs w:val="22"/>
        </w:rPr>
        <w:t>о истечении срока, установленного в п. 1.4 Договора. Действие договора прекращается без направления Арендатору уведомления об этом;</w:t>
      </w:r>
    </w:p>
    <w:p w:rsidR="00D4336C" w:rsidRPr="00E0272C" w:rsidRDefault="00D4336C" w:rsidP="00C55171">
      <w:pPr>
        <w:widowControl/>
        <w:shd w:val="clear" w:color="auto" w:fill="FFFFFF"/>
        <w:ind w:left="567" w:hanging="567"/>
        <w:jc w:val="both"/>
        <w:rPr>
          <w:sz w:val="22"/>
          <w:szCs w:val="22"/>
        </w:rPr>
      </w:pPr>
      <w:r w:rsidRPr="00E0272C">
        <w:rPr>
          <w:sz w:val="22"/>
          <w:szCs w:val="22"/>
        </w:rPr>
        <w:t>7.1.2.</w:t>
      </w:r>
      <w:r w:rsidRPr="00E0272C">
        <w:rPr>
          <w:sz w:val="22"/>
          <w:szCs w:val="22"/>
        </w:rPr>
        <w:tab/>
        <w:t>по соглашению сторон в порядке, предусмотренном законодательством Российской Федерации.</w:t>
      </w:r>
    </w:p>
    <w:p w:rsidR="00773C8B" w:rsidRPr="00B15499" w:rsidRDefault="00773C8B" w:rsidP="00C55171">
      <w:pPr>
        <w:widowControl/>
        <w:shd w:val="clear" w:color="auto" w:fill="FFFFFF"/>
        <w:ind w:left="567" w:hanging="567"/>
        <w:jc w:val="both"/>
        <w:rPr>
          <w:sz w:val="22"/>
          <w:szCs w:val="22"/>
        </w:rPr>
      </w:pPr>
      <w:r w:rsidRPr="00E0272C">
        <w:rPr>
          <w:sz w:val="22"/>
          <w:szCs w:val="22"/>
        </w:rPr>
        <w:t xml:space="preserve">7.1.3. </w:t>
      </w:r>
      <w:r w:rsidR="00C55171" w:rsidRPr="00E0272C">
        <w:rPr>
          <w:sz w:val="22"/>
          <w:szCs w:val="22"/>
        </w:rPr>
        <w:t>д</w:t>
      </w:r>
      <w:r w:rsidRPr="00E0272C">
        <w:rPr>
          <w:sz w:val="22"/>
          <w:szCs w:val="22"/>
        </w:rPr>
        <w:t>осрочно в судебном порядке по требованию одной из сторон в</w:t>
      </w:r>
      <w:r w:rsidRPr="00B15499">
        <w:rPr>
          <w:sz w:val="22"/>
          <w:szCs w:val="22"/>
        </w:rPr>
        <w:t xml:space="preserve"> порядке предусмотренной ст.450 ГК РФ.</w:t>
      </w:r>
    </w:p>
    <w:p w:rsidR="00773C8B" w:rsidRPr="00B15499" w:rsidRDefault="00773C8B" w:rsidP="00C55171">
      <w:pPr>
        <w:widowControl/>
        <w:shd w:val="clear" w:color="auto" w:fill="FFFFFF"/>
        <w:ind w:left="567" w:hanging="567"/>
        <w:jc w:val="both"/>
        <w:rPr>
          <w:sz w:val="22"/>
          <w:szCs w:val="22"/>
        </w:rPr>
      </w:pPr>
      <w:r w:rsidRPr="00B15499">
        <w:rPr>
          <w:sz w:val="22"/>
          <w:szCs w:val="22"/>
        </w:rPr>
        <w:t>7.1.4.</w:t>
      </w:r>
      <w:r w:rsidR="00C55171">
        <w:rPr>
          <w:sz w:val="22"/>
          <w:szCs w:val="22"/>
        </w:rPr>
        <w:t>д</w:t>
      </w:r>
      <w:r w:rsidRPr="00B15499">
        <w:rPr>
          <w:sz w:val="22"/>
          <w:szCs w:val="22"/>
        </w:rPr>
        <w:t>осрочно в судебном порядке по требованию Арендодателя в порядке предусмотренной ст.619 ГК РФ.</w:t>
      </w:r>
    </w:p>
    <w:p w:rsidR="00773C8B" w:rsidRPr="006162DD" w:rsidRDefault="00773C8B" w:rsidP="00C55171">
      <w:pPr>
        <w:widowControl/>
        <w:shd w:val="clear" w:color="auto" w:fill="FFFFFF"/>
        <w:ind w:left="567" w:hanging="567"/>
        <w:jc w:val="both"/>
        <w:rPr>
          <w:sz w:val="22"/>
          <w:szCs w:val="22"/>
        </w:rPr>
      </w:pPr>
      <w:r w:rsidRPr="00B15499">
        <w:rPr>
          <w:sz w:val="22"/>
          <w:szCs w:val="22"/>
        </w:rPr>
        <w:t xml:space="preserve">7.1.5. </w:t>
      </w:r>
      <w:r w:rsidR="00C55171">
        <w:rPr>
          <w:sz w:val="22"/>
          <w:szCs w:val="22"/>
        </w:rPr>
        <w:t>д</w:t>
      </w:r>
      <w:r w:rsidRPr="00B15499">
        <w:rPr>
          <w:sz w:val="22"/>
          <w:szCs w:val="22"/>
        </w:rPr>
        <w:t>осрочно в судебном порядке по требованию Арендатора в порядке предусмотренной ст. 620 ГК РФ.</w:t>
      </w:r>
    </w:p>
    <w:p w:rsidR="00D3768F" w:rsidRPr="006162DD" w:rsidRDefault="00773C8B" w:rsidP="00C55171">
      <w:pPr>
        <w:widowControl/>
        <w:shd w:val="clear" w:color="auto" w:fill="FFFFFF"/>
        <w:ind w:left="567" w:hanging="567"/>
        <w:jc w:val="both"/>
        <w:rPr>
          <w:sz w:val="22"/>
          <w:szCs w:val="22"/>
        </w:rPr>
      </w:pPr>
      <w:r w:rsidRPr="006162DD">
        <w:rPr>
          <w:sz w:val="22"/>
          <w:szCs w:val="22"/>
        </w:rPr>
        <w:t xml:space="preserve">7.1.6. </w:t>
      </w:r>
      <w:r w:rsidR="00C55171" w:rsidRPr="006162DD">
        <w:rPr>
          <w:sz w:val="22"/>
          <w:szCs w:val="22"/>
        </w:rPr>
        <w:t>д</w:t>
      </w:r>
      <w:r w:rsidRPr="006162DD">
        <w:rPr>
          <w:sz w:val="22"/>
          <w:szCs w:val="22"/>
        </w:rPr>
        <w:t>осрочно   в судебном порядке по требованию Арендодателя в случае неиспользования земельного участка, в течение трех лет.</w:t>
      </w:r>
    </w:p>
    <w:p w:rsidR="00D3768F" w:rsidRPr="00B15499" w:rsidRDefault="00773C8B" w:rsidP="005D785C">
      <w:pPr>
        <w:pStyle w:val="2"/>
      </w:pPr>
      <w:r w:rsidRPr="006162DD">
        <w:rPr>
          <w:b/>
          <w:color w:val="auto"/>
        </w:rPr>
        <w:t>7.2.</w:t>
      </w:r>
      <w:r w:rsidR="00C55171" w:rsidRPr="006162DD">
        <w:rPr>
          <w:b/>
          <w:color w:val="auto"/>
        </w:rPr>
        <w:t xml:space="preserve">   </w:t>
      </w:r>
      <w:r w:rsidRPr="006162DD">
        <w:rPr>
          <w:color w:val="auto"/>
        </w:rPr>
        <w:t xml:space="preserve"> Арендодатель вправе отказаться</w:t>
      </w:r>
      <w:r w:rsidRPr="00B15499">
        <w:t xml:space="preserve">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:rsidR="00D3768F" w:rsidRPr="00B15499" w:rsidRDefault="00D3768F" w:rsidP="005D785C">
      <w:pPr>
        <w:pStyle w:val="2"/>
      </w:pPr>
      <w:r w:rsidRPr="00B15499">
        <w:rPr>
          <w:b/>
        </w:rPr>
        <w:t>7.3.</w:t>
      </w:r>
      <w:r w:rsidRPr="00B15499">
        <w:t xml:space="preserve"> </w:t>
      </w:r>
      <w:r w:rsidR="00C55171">
        <w:t xml:space="preserve">  </w:t>
      </w:r>
      <w:r w:rsidRPr="00B15499">
        <w:t>Договор может быть досрочно прекращен в судебном порядке при отказе Арендодателя от исполнения договора по следующим основаниям:</w:t>
      </w:r>
    </w:p>
    <w:p w:rsidR="00D3768F" w:rsidRPr="00B15499" w:rsidRDefault="00D3768F" w:rsidP="00EF399C">
      <w:pPr>
        <w:pStyle w:val="ConsPlusNormal"/>
        <w:widowControl/>
        <w:numPr>
          <w:ilvl w:val="0"/>
          <w:numId w:val="10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B15499">
        <w:rPr>
          <w:rFonts w:ascii="Times New Roman" w:hAnsi="Times New Roman" w:cs="Times New Roman"/>
          <w:sz w:val="22"/>
          <w:szCs w:val="22"/>
        </w:rPr>
        <w:t>В случае неоднократного нарушения (более двух раз) Арендатором одной из обязанностей, предусмотренных пунктами 4.2.1 – 4.2.13 настоящего Договора;</w:t>
      </w:r>
    </w:p>
    <w:p w:rsidR="00D3768F" w:rsidRPr="00B15499" w:rsidRDefault="00D3768F" w:rsidP="00EF399C">
      <w:pPr>
        <w:pStyle w:val="ConsPlusNormal"/>
        <w:widowControl/>
        <w:numPr>
          <w:ilvl w:val="0"/>
          <w:numId w:val="10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B15499">
        <w:rPr>
          <w:rFonts w:ascii="Times New Roman" w:hAnsi="Times New Roman" w:cs="Times New Roman"/>
          <w:sz w:val="22"/>
          <w:szCs w:val="22"/>
        </w:rPr>
        <w:t>В случае выявления в установленном порядке нарушения земельного законодательства Арендатором при использовании Объекта.</w:t>
      </w:r>
    </w:p>
    <w:p w:rsidR="00D3768F" w:rsidRPr="00B15499" w:rsidRDefault="00D3768F" w:rsidP="005D785C">
      <w:pPr>
        <w:pStyle w:val="2"/>
      </w:pPr>
      <w:r w:rsidRPr="00B15499">
        <w:rPr>
          <w:b/>
        </w:rPr>
        <w:t>7.4.</w:t>
      </w:r>
      <w:r w:rsidRPr="00B15499">
        <w:t xml:space="preserve"> Договор может быть досрочно прекращен во внесудебном порядке:</w:t>
      </w:r>
    </w:p>
    <w:p w:rsidR="00D3768F" w:rsidRPr="00B15499" w:rsidRDefault="00D3768F" w:rsidP="00EF399C">
      <w:pPr>
        <w:pStyle w:val="-"/>
        <w:numPr>
          <w:ilvl w:val="0"/>
          <w:numId w:val="25"/>
        </w:numPr>
        <w:ind w:left="567" w:hanging="283"/>
        <w:rPr>
          <w:szCs w:val="22"/>
        </w:rPr>
      </w:pPr>
      <w:r w:rsidRPr="00B15499">
        <w:rPr>
          <w:szCs w:val="22"/>
        </w:rPr>
        <w:t>В случае отчуждения (продажи, дарения, мены, передачи) строения или его части, расположенного на арендуемом Объекте, другому юридическому или физическому лицу;</w:t>
      </w:r>
    </w:p>
    <w:p w:rsidR="00D3768F" w:rsidRPr="00B15499" w:rsidRDefault="00D3768F" w:rsidP="00EF399C">
      <w:pPr>
        <w:pStyle w:val="ConsPlusNormal"/>
        <w:numPr>
          <w:ilvl w:val="0"/>
          <w:numId w:val="25"/>
        </w:numPr>
        <w:ind w:left="567" w:hanging="283"/>
        <w:jc w:val="both"/>
        <w:rPr>
          <w:sz w:val="22"/>
          <w:szCs w:val="22"/>
        </w:rPr>
      </w:pPr>
      <w:r w:rsidRPr="00B15499">
        <w:rPr>
          <w:rFonts w:ascii="Times New Roman" w:hAnsi="Times New Roman" w:cs="Times New Roman"/>
          <w:sz w:val="22"/>
          <w:szCs w:val="22"/>
        </w:rPr>
        <w:t xml:space="preserve">При необходимости изъятия Объекта для муниципальных нужд (в соответствии с действующим земельным законодательством).  </w:t>
      </w:r>
    </w:p>
    <w:p w:rsidR="00D3768F" w:rsidRPr="006162DD" w:rsidRDefault="00D3768F" w:rsidP="005D785C">
      <w:pPr>
        <w:pStyle w:val="2"/>
        <w:rPr>
          <w:color w:val="auto"/>
        </w:rPr>
      </w:pPr>
      <w:r w:rsidRPr="00B15499">
        <w:rPr>
          <w:b/>
        </w:rPr>
        <w:t>7.5.</w:t>
      </w:r>
      <w:r w:rsidR="00B15499">
        <w:t xml:space="preserve"> </w:t>
      </w:r>
      <w:r w:rsidRPr="00B15499">
        <w:t>Об отказе от исполнения Договора по основаниям, установленным п.п. 7.1. - 7.3. Договора, Арендодатель должен известить Арендатора не менее</w:t>
      </w:r>
      <w:proofErr w:type="gramStart"/>
      <w:r w:rsidRPr="00B15499">
        <w:t>,</w:t>
      </w:r>
      <w:proofErr w:type="gramEnd"/>
      <w:r w:rsidRPr="00B15499">
        <w:t xml:space="preserve"> </w:t>
      </w:r>
      <w:r w:rsidRPr="006162DD">
        <w:rPr>
          <w:color w:val="auto"/>
        </w:rPr>
        <w:t>чем за 10 рабочих дней.</w:t>
      </w:r>
    </w:p>
    <w:p w:rsidR="00D3768F" w:rsidRPr="00B15499" w:rsidRDefault="00D3768F" w:rsidP="005D785C">
      <w:pPr>
        <w:pStyle w:val="2"/>
      </w:pPr>
      <w:r w:rsidRPr="00B15499">
        <w:rPr>
          <w:b/>
        </w:rPr>
        <w:t>7.6.</w:t>
      </w:r>
      <w:r w:rsidRPr="00B15499">
        <w:t xml:space="preserve"> 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:rsidR="00FE2626" w:rsidRPr="00EB0114" w:rsidRDefault="00FE2626" w:rsidP="005D785C">
      <w:pPr>
        <w:pStyle w:val="2"/>
      </w:pPr>
    </w:p>
    <w:p w:rsidR="00FE2626" w:rsidRPr="00EB0114" w:rsidRDefault="00B15499" w:rsidP="00015F21">
      <w:pPr>
        <w:pStyle w:val="10"/>
      </w:pPr>
      <w:r>
        <w:t xml:space="preserve">8. </w:t>
      </w:r>
      <w:r w:rsidR="00FE2626" w:rsidRPr="00EB0114">
        <w:t>ПРОЧИЕ УСЛОВИЯ</w:t>
      </w:r>
    </w:p>
    <w:p w:rsidR="001728AD" w:rsidRPr="00EB0114" w:rsidRDefault="00B15499" w:rsidP="005D785C">
      <w:pPr>
        <w:pStyle w:val="2"/>
      </w:pPr>
      <w:r>
        <w:t xml:space="preserve">8.1. </w:t>
      </w:r>
      <w:r w:rsidR="001728AD" w:rsidRPr="00EB0114">
        <w:t>Вопросы, не урегулированные Договором, регулируются действующим законодательством.</w:t>
      </w:r>
    </w:p>
    <w:p w:rsidR="001728AD" w:rsidRPr="00EB0114" w:rsidRDefault="00B15499" w:rsidP="005D785C">
      <w:pPr>
        <w:pStyle w:val="2"/>
      </w:pPr>
      <w:r>
        <w:lastRenderedPageBreak/>
        <w:t xml:space="preserve">8.2. </w:t>
      </w:r>
      <w:r w:rsidR="001728AD" w:rsidRPr="00EB0114">
        <w:t>Произведенные Арендатором неотделимые улучшения Объекта, после прекращения Договора переходят в собственность Арендодателя. Стоимость этих улучшений, а также оплата работ по их осуществлению, возмещению не подлежат.</w:t>
      </w:r>
    </w:p>
    <w:p w:rsidR="001728AD" w:rsidRPr="00EB0114" w:rsidRDefault="00B15499" w:rsidP="005D785C">
      <w:pPr>
        <w:pStyle w:val="2"/>
      </w:pPr>
      <w:r>
        <w:t xml:space="preserve">8.3. </w:t>
      </w:r>
      <w:r w:rsidR="001728AD" w:rsidRPr="00EB0114"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:rsidR="00FE2626" w:rsidRDefault="00B15499" w:rsidP="005D785C">
      <w:pPr>
        <w:pStyle w:val="2"/>
      </w:pPr>
      <w:r>
        <w:t xml:space="preserve">8.4. </w:t>
      </w:r>
      <w:r w:rsidR="001728AD" w:rsidRPr="00EB0114">
        <w:t xml:space="preserve">Договор составлен в </w:t>
      </w:r>
      <w:r w:rsidR="00E209EC">
        <w:t>2</w:t>
      </w:r>
      <w:r w:rsidR="001728AD" w:rsidRPr="00EB0114">
        <w:t xml:space="preserve">-хэкземплярах, </w:t>
      </w:r>
      <w:proofErr w:type="gramStart"/>
      <w:r w:rsidR="001728AD" w:rsidRPr="00EB0114">
        <w:t>имеющих</w:t>
      </w:r>
      <w:proofErr w:type="gramEnd"/>
      <w:r w:rsidR="001728AD" w:rsidRPr="00EB0114">
        <w:t xml:space="preserve"> равную юридическую силу.</w:t>
      </w:r>
    </w:p>
    <w:p w:rsidR="005D785C" w:rsidRPr="00EB0114" w:rsidRDefault="005D785C" w:rsidP="005D785C">
      <w:pPr>
        <w:pStyle w:val="2"/>
      </w:pPr>
    </w:p>
    <w:p w:rsidR="00FE2626" w:rsidRDefault="005D785C" w:rsidP="005D785C">
      <w:pPr>
        <w:pStyle w:val="10"/>
        <w:spacing w:before="0" w:after="0"/>
      </w:pPr>
      <w:r>
        <w:t xml:space="preserve">         9.</w:t>
      </w:r>
      <w:r w:rsidR="00FE2626" w:rsidRPr="00EB0114">
        <w:t>ПРИЛОЖЕНИЕ К ДОГОВОРУ</w:t>
      </w:r>
    </w:p>
    <w:p w:rsidR="005D785C" w:rsidRPr="00EB0114" w:rsidRDefault="005D785C" w:rsidP="005D785C">
      <w:pPr>
        <w:pStyle w:val="10"/>
        <w:spacing w:before="0" w:after="0"/>
      </w:pPr>
    </w:p>
    <w:p w:rsidR="00FE2626" w:rsidRPr="00EB0114" w:rsidRDefault="001A0F12" w:rsidP="005D785C">
      <w:pPr>
        <w:pStyle w:val="2"/>
      </w:pPr>
      <w:r>
        <w:t>9.1.</w:t>
      </w:r>
      <w:r w:rsidR="00FE2626" w:rsidRPr="00EB0114">
        <w:t>Акт сдачи-приемки земельного участка.</w:t>
      </w:r>
    </w:p>
    <w:p w:rsidR="00EF399C" w:rsidRDefault="00EF399C" w:rsidP="005D785C">
      <w:pPr>
        <w:pStyle w:val="10"/>
        <w:spacing w:before="0" w:after="0"/>
      </w:pPr>
    </w:p>
    <w:p w:rsidR="00FE2626" w:rsidRPr="00EB0114" w:rsidRDefault="005D785C" w:rsidP="005D785C">
      <w:pPr>
        <w:pStyle w:val="10"/>
        <w:spacing w:before="0" w:after="0"/>
      </w:pPr>
      <w:r>
        <w:t>10.</w:t>
      </w:r>
      <w:r w:rsidR="00FE2626" w:rsidRPr="00EB0114">
        <w:t>РЕКВИЗИТЫ СТОРОН</w:t>
      </w:r>
    </w:p>
    <w:p w:rsidR="00FE2626" w:rsidRPr="00EB0114" w:rsidRDefault="001728AD" w:rsidP="001728AD">
      <w:pPr>
        <w:widowControl/>
        <w:shd w:val="clear" w:color="auto" w:fill="FFFFFF"/>
        <w:ind w:firstLine="426"/>
        <w:jc w:val="both"/>
        <w:rPr>
          <w:sz w:val="22"/>
          <w:szCs w:val="22"/>
        </w:rPr>
      </w:pPr>
      <w:r w:rsidRPr="00EB0114">
        <w:rPr>
          <w:sz w:val="22"/>
          <w:szCs w:val="22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EB0114">
        <w:rPr>
          <w:sz w:val="22"/>
          <w:szCs w:val="22"/>
        </w:rPr>
        <w:t>.Т</w:t>
      </w:r>
      <w:proofErr w:type="gramEnd"/>
      <w:r w:rsidRPr="00EB0114">
        <w:rPr>
          <w:sz w:val="22"/>
          <w:szCs w:val="22"/>
        </w:rPr>
        <w:t xml:space="preserve">аганайская,1, а/я 168, телефон руководителя: 62-10-48, </w:t>
      </w:r>
      <w:r w:rsidR="00FA5FF0">
        <w:rPr>
          <w:sz w:val="22"/>
          <w:szCs w:val="22"/>
        </w:rPr>
        <w:t xml:space="preserve">телефон отдела земельных отношений: </w:t>
      </w:r>
      <w:r w:rsidR="00D14F24" w:rsidRPr="00D14F24">
        <w:rPr>
          <w:sz w:val="22"/>
          <w:szCs w:val="22"/>
        </w:rPr>
        <w:t>62-18-66</w:t>
      </w:r>
      <w:r w:rsidR="00FE2626" w:rsidRPr="00EB0114">
        <w:rPr>
          <w:color w:val="000000"/>
          <w:sz w:val="22"/>
          <w:szCs w:val="22"/>
        </w:rPr>
        <w:t>.</w:t>
      </w:r>
    </w:p>
    <w:p w:rsidR="00FE2626" w:rsidRPr="00EB0114" w:rsidRDefault="00FE2626" w:rsidP="001728A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firstLine="426"/>
        <w:jc w:val="both"/>
        <w:rPr>
          <w:color w:val="000000"/>
          <w:sz w:val="22"/>
          <w:szCs w:val="22"/>
        </w:rPr>
      </w:pPr>
      <w:r w:rsidRPr="00EB0114">
        <w:rPr>
          <w:color w:val="000000"/>
          <w:sz w:val="22"/>
          <w:szCs w:val="22"/>
        </w:rPr>
        <w:t>Свидетельство о внесении в Единый государственный реестр юридических лиц, серия 74 №001017682, зарегистрировано Администрацией г</w:t>
      </w:r>
      <w:proofErr w:type="gramStart"/>
      <w:r w:rsidRPr="00EB0114">
        <w:rPr>
          <w:color w:val="000000"/>
          <w:sz w:val="22"/>
          <w:szCs w:val="22"/>
        </w:rPr>
        <w:t>.З</w:t>
      </w:r>
      <w:proofErr w:type="gramEnd"/>
      <w:r w:rsidRPr="00EB0114">
        <w:rPr>
          <w:color w:val="000000"/>
          <w:sz w:val="22"/>
          <w:szCs w:val="22"/>
        </w:rPr>
        <w:t xml:space="preserve">латоуста 05.01.1996г. №2746, основной государственный </w:t>
      </w:r>
      <w:r w:rsidRPr="00EB0114">
        <w:rPr>
          <w:color w:val="000000"/>
          <w:sz w:val="22"/>
          <w:szCs w:val="22"/>
          <w:lang w:val="en-US"/>
        </w:rPr>
        <w:t>pe</w:t>
      </w:r>
      <w:r w:rsidRPr="00EB0114">
        <w:rPr>
          <w:color w:val="000000"/>
          <w:sz w:val="22"/>
          <w:szCs w:val="22"/>
        </w:rPr>
        <w:t>г. №1027400579733, действующее в соответствии с Положением о Комитете и Постановлением Главы города №1540 от 28.12.1999г.</w:t>
      </w:r>
    </w:p>
    <w:p w:rsidR="00FE2626" w:rsidRPr="00EB0114" w:rsidRDefault="00FE2626" w:rsidP="001728AD">
      <w:pPr>
        <w:widowControl/>
        <w:shd w:val="clear" w:color="auto" w:fill="FFFFFF"/>
        <w:ind w:firstLine="426"/>
        <w:jc w:val="both"/>
        <w:rPr>
          <w:sz w:val="22"/>
          <w:szCs w:val="22"/>
        </w:rPr>
      </w:pPr>
      <w:r w:rsidRPr="00EB0114">
        <w:rPr>
          <w:color w:val="000000"/>
          <w:sz w:val="22"/>
          <w:szCs w:val="22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документов на перечисление налогов, сборов и иных платежей в бюджетную систему Российской Федерации» с указанием следующих реквизитов:</w:t>
      </w:r>
    </w:p>
    <w:p w:rsidR="00147CAE" w:rsidRPr="00147CAE" w:rsidRDefault="00147CAE" w:rsidP="00147CAE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both"/>
        <w:rPr>
          <w:b/>
          <w:bCs/>
          <w:color w:val="000000"/>
          <w:sz w:val="22"/>
          <w:szCs w:val="22"/>
        </w:rPr>
      </w:pPr>
      <w:r w:rsidRPr="00147CAE">
        <w:rPr>
          <w:b/>
          <w:bCs/>
          <w:color w:val="000000"/>
          <w:sz w:val="22"/>
          <w:szCs w:val="22"/>
        </w:rPr>
        <w:t>Получатель - УФК по Челябинской области</w:t>
      </w:r>
    </w:p>
    <w:p w:rsidR="00147CAE" w:rsidRPr="00147CAE" w:rsidRDefault="00147CAE" w:rsidP="00147CAE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both"/>
        <w:rPr>
          <w:b/>
          <w:bCs/>
          <w:color w:val="000000"/>
          <w:sz w:val="22"/>
          <w:szCs w:val="22"/>
        </w:rPr>
      </w:pPr>
      <w:r w:rsidRPr="00147CAE">
        <w:rPr>
          <w:b/>
          <w:bCs/>
          <w:color w:val="000000"/>
          <w:sz w:val="22"/>
          <w:szCs w:val="22"/>
        </w:rPr>
        <w:t>(КУИ ЗГО)</w:t>
      </w:r>
    </w:p>
    <w:p w:rsidR="00147CAE" w:rsidRPr="00147CAE" w:rsidRDefault="00147CAE" w:rsidP="00147CAE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both"/>
        <w:rPr>
          <w:b/>
          <w:bCs/>
          <w:color w:val="000000"/>
          <w:sz w:val="22"/>
          <w:szCs w:val="22"/>
        </w:rPr>
      </w:pPr>
      <w:r w:rsidRPr="00147CAE">
        <w:rPr>
          <w:b/>
          <w:bCs/>
          <w:color w:val="000000"/>
          <w:sz w:val="22"/>
          <w:szCs w:val="22"/>
        </w:rPr>
        <w:t>ИНН 7404009308, КПП 740401001</w:t>
      </w:r>
    </w:p>
    <w:p w:rsidR="00147CAE" w:rsidRPr="00147CAE" w:rsidRDefault="00147CAE" w:rsidP="00147CAE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both"/>
        <w:rPr>
          <w:b/>
          <w:bCs/>
          <w:color w:val="000000"/>
          <w:sz w:val="22"/>
          <w:szCs w:val="22"/>
        </w:rPr>
      </w:pPr>
      <w:proofErr w:type="gramStart"/>
      <w:r w:rsidRPr="00147CAE">
        <w:rPr>
          <w:b/>
          <w:bCs/>
          <w:color w:val="000000"/>
          <w:sz w:val="22"/>
          <w:szCs w:val="22"/>
        </w:rPr>
        <w:t>Р</w:t>
      </w:r>
      <w:proofErr w:type="gramEnd"/>
      <w:r w:rsidRPr="00147CAE">
        <w:rPr>
          <w:b/>
          <w:bCs/>
          <w:color w:val="000000"/>
          <w:sz w:val="22"/>
          <w:szCs w:val="22"/>
        </w:rPr>
        <w:t>/счет  03100643000000016900,</w:t>
      </w:r>
    </w:p>
    <w:p w:rsidR="00147CAE" w:rsidRDefault="00147CAE" w:rsidP="00147CAE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both"/>
        <w:rPr>
          <w:b/>
          <w:bCs/>
          <w:color w:val="000000"/>
          <w:sz w:val="22"/>
          <w:szCs w:val="22"/>
        </w:rPr>
      </w:pPr>
      <w:r w:rsidRPr="00147CAE">
        <w:rPr>
          <w:b/>
          <w:bCs/>
          <w:color w:val="000000"/>
          <w:sz w:val="22"/>
          <w:szCs w:val="22"/>
        </w:rPr>
        <w:t>Банк получателя – Отделение Челябинск Банка Ро</w:t>
      </w:r>
      <w:r>
        <w:rPr>
          <w:b/>
          <w:bCs/>
          <w:color w:val="000000"/>
          <w:sz w:val="22"/>
          <w:szCs w:val="22"/>
        </w:rPr>
        <w:t>ссии/УФК по Челябинской области</w:t>
      </w:r>
    </w:p>
    <w:p w:rsidR="00147CAE" w:rsidRPr="00147CAE" w:rsidRDefault="00147CAE" w:rsidP="00147CAE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both"/>
        <w:rPr>
          <w:b/>
          <w:bCs/>
          <w:color w:val="000000"/>
          <w:sz w:val="22"/>
          <w:szCs w:val="22"/>
        </w:rPr>
      </w:pPr>
      <w:r w:rsidRPr="00147CAE">
        <w:rPr>
          <w:b/>
          <w:bCs/>
          <w:color w:val="000000"/>
          <w:sz w:val="22"/>
          <w:szCs w:val="22"/>
        </w:rPr>
        <w:t>г.</w:t>
      </w:r>
      <w:r>
        <w:rPr>
          <w:b/>
          <w:bCs/>
          <w:color w:val="000000"/>
          <w:sz w:val="22"/>
          <w:szCs w:val="22"/>
        </w:rPr>
        <w:t xml:space="preserve"> </w:t>
      </w:r>
      <w:r w:rsidRPr="00147CAE">
        <w:rPr>
          <w:b/>
          <w:bCs/>
          <w:color w:val="000000"/>
          <w:sz w:val="22"/>
          <w:szCs w:val="22"/>
        </w:rPr>
        <w:t>Челябинск</w:t>
      </w:r>
    </w:p>
    <w:p w:rsidR="00147CAE" w:rsidRPr="00147CAE" w:rsidRDefault="00147CAE" w:rsidP="00147CAE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both"/>
        <w:rPr>
          <w:b/>
          <w:bCs/>
          <w:color w:val="000000"/>
          <w:sz w:val="22"/>
          <w:szCs w:val="22"/>
        </w:rPr>
      </w:pPr>
      <w:r w:rsidRPr="00147CAE">
        <w:rPr>
          <w:b/>
          <w:bCs/>
          <w:color w:val="000000"/>
          <w:sz w:val="22"/>
          <w:szCs w:val="22"/>
        </w:rPr>
        <w:t>Номер счета банка получателя средств, кор</w:t>
      </w:r>
      <w:proofErr w:type="gramStart"/>
      <w:r w:rsidRPr="00147CAE">
        <w:rPr>
          <w:b/>
          <w:bCs/>
          <w:color w:val="000000"/>
          <w:sz w:val="22"/>
          <w:szCs w:val="22"/>
        </w:rPr>
        <w:t>.с</w:t>
      </w:r>
      <w:proofErr w:type="gramEnd"/>
      <w:r w:rsidRPr="00147CAE">
        <w:rPr>
          <w:b/>
          <w:bCs/>
          <w:color w:val="000000"/>
          <w:sz w:val="22"/>
          <w:szCs w:val="22"/>
        </w:rPr>
        <w:t>чета 40102810645370000062</w:t>
      </w:r>
    </w:p>
    <w:p w:rsidR="00147CAE" w:rsidRPr="00147CAE" w:rsidRDefault="00147CAE" w:rsidP="00147CAE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both"/>
        <w:rPr>
          <w:b/>
          <w:bCs/>
          <w:color w:val="000000"/>
          <w:sz w:val="22"/>
          <w:szCs w:val="22"/>
        </w:rPr>
      </w:pPr>
      <w:r w:rsidRPr="00147CAE">
        <w:rPr>
          <w:b/>
          <w:bCs/>
          <w:color w:val="000000"/>
          <w:sz w:val="22"/>
          <w:szCs w:val="22"/>
        </w:rPr>
        <w:t>БИК 017501500</w:t>
      </w:r>
    </w:p>
    <w:p w:rsidR="00147CAE" w:rsidRPr="00147CAE" w:rsidRDefault="00147CAE" w:rsidP="00147CAE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both"/>
        <w:rPr>
          <w:b/>
          <w:bCs/>
          <w:color w:val="000000"/>
          <w:sz w:val="22"/>
          <w:szCs w:val="22"/>
        </w:rPr>
      </w:pPr>
      <w:r w:rsidRPr="00147CAE">
        <w:rPr>
          <w:b/>
          <w:bCs/>
          <w:color w:val="000000"/>
          <w:sz w:val="22"/>
          <w:szCs w:val="22"/>
        </w:rPr>
        <w:t>КБК 118 1 11 050 1204 0000 120</w:t>
      </w:r>
    </w:p>
    <w:p w:rsidR="00147CAE" w:rsidRPr="00147CAE" w:rsidRDefault="00147CAE" w:rsidP="00147CAE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both"/>
        <w:rPr>
          <w:b/>
          <w:bCs/>
          <w:color w:val="000000"/>
          <w:sz w:val="22"/>
          <w:szCs w:val="22"/>
        </w:rPr>
      </w:pPr>
      <w:r w:rsidRPr="00147CAE">
        <w:rPr>
          <w:b/>
          <w:bCs/>
          <w:color w:val="000000"/>
          <w:sz w:val="22"/>
          <w:szCs w:val="22"/>
        </w:rPr>
        <w:t>ОКТМО 75712000</w:t>
      </w:r>
    </w:p>
    <w:p w:rsidR="00CA598B" w:rsidRPr="00EB0114" w:rsidRDefault="00147CAE" w:rsidP="00147CAE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both"/>
        <w:rPr>
          <w:color w:val="000000"/>
          <w:sz w:val="22"/>
          <w:szCs w:val="22"/>
        </w:rPr>
      </w:pPr>
      <w:r w:rsidRPr="00147CAE">
        <w:rPr>
          <w:b/>
          <w:bCs/>
          <w:color w:val="000000"/>
          <w:sz w:val="22"/>
          <w:szCs w:val="22"/>
        </w:rPr>
        <w:t>Назначение платежа: арендная плата за землю №__________</w:t>
      </w:r>
    </w:p>
    <w:p w:rsidR="0011066C" w:rsidRPr="00E0272C" w:rsidRDefault="0011066C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sz w:val="22"/>
          <w:szCs w:val="22"/>
        </w:rPr>
      </w:pPr>
    </w:p>
    <w:p w:rsidR="00BF7C23" w:rsidRPr="00E0272C" w:rsidRDefault="008F41E6" w:rsidP="008A37D9">
      <w:pPr>
        <w:jc w:val="both"/>
        <w:rPr>
          <w:sz w:val="22"/>
          <w:szCs w:val="22"/>
        </w:rPr>
      </w:pPr>
      <w:fldSimple w:instr="DOCVARIABLE &quot;SP_FUNC: GetPositionSignature (CONTEXT)&quot; \* MERGEFORMAT ">
        <w:r w:rsidR="00BF7C23" w:rsidRPr="00E0272C">
          <w:rPr>
            <w:sz w:val="22"/>
            <w:szCs w:val="22"/>
          </w:rPr>
          <w:t>Заместитель</w:t>
        </w:r>
        <w:r w:rsidR="00B71C93" w:rsidRPr="00E0272C">
          <w:rPr>
            <w:sz w:val="22"/>
            <w:szCs w:val="22"/>
          </w:rPr>
          <w:t xml:space="preserve"> руководителя</w:t>
        </w:r>
      </w:fldSimple>
      <w:r w:rsidR="00BF7C23" w:rsidRPr="00E0272C">
        <w:rPr>
          <w:sz w:val="22"/>
          <w:szCs w:val="22"/>
        </w:rPr>
        <w:t>,</w:t>
      </w:r>
    </w:p>
    <w:p w:rsidR="008A37D9" w:rsidRPr="00E0272C" w:rsidRDefault="00BF7C23" w:rsidP="008A37D9">
      <w:pPr>
        <w:jc w:val="both"/>
        <w:rPr>
          <w:sz w:val="22"/>
          <w:szCs w:val="22"/>
        </w:rPr>
      </w:pPr>
      <w:r w:rsidRPr="00E0272C">
        <w:rPr>
          <w:sz w:val="22"/>
          <w:szCs w:val="22"/>
        </w:rPr>
        <w:t>начальник отдела земельных отношений</w:t>
      </w:r>
      <w:r w:rsidR="00AF11DE" w:rsidRPr="00E0272C">
        <w:rPr>
          <w:sz w:val="22"/>
          <w:szCs w:val="22"/>
        </w:rPr>
        <w:t xml:space="preserve"> </w:t>
      </w:r>
      <w:r w:rsidR="008A37D9" w:rsidRPr="00E0272C">
        <w:rPr>
          <w:sz w:val="22"/>
          <w:szCs w:val="22"/>
        </w:rPr>
        <w:t>_____________________</w:t>
      </w:r>
      <w:fldSimple w:instr="DOCVARIABLE &quot;SP_FUNC: GetNameSignature (CONTEXT)&quot; \* MERGEFORMAT ">
        <w:r w:rsidR="00B71C93" w:rsidRPr="00E0272C">
          <w:rPr>
            <w:sz w:val="22"/>
            <w:szCs w:val="22"/>
          </w:rPr>
          <w:t>Т.О. Курчатова</w:t>
        </w:r>
      </w:fldSimple>
    </w:p>
    <w:p w:rsidR="00B07938" w:rsidRPr="00E0272C" w:rsidRDefault="008F41E6" w:rsidP="00B07938">
      <w:pPr>
        <w:jc w:val="both"/>
        <w:rPr>
          <w:sz w:val="22"/>
          <w:szCs w:val="22"/>
        </w:rPr>
      </w:pPr>
      <w:fldSimple w:instr="DOCVARIABLE &quot;SP_FUNC: GetVicariousSignature (CONTEXT)&quot; \* MERGEFORMAT ">
        <w:r w:rsidR="00B71C93" w:rsidRPr="00E0272C">
          <w:rPr>
            <w:sz w:val="22"/>
            <w:szCs w:val="22"/>
          </w:rPr>
          <w:t xml:space="preserve"> </w:t>
        </w:r>
      </w:fldSimple>
    </w:p>
    <w:p w:rsidR="00F20B53" w:rsidRPr="00E0272C" w:rsidRDefault="00F20B53" w:rsidP="00F20B53">
      <w:pPr>
        <w:jc w:val="both"/>
        <w:rPr>
          <w:sz w:val="22"/>
          <w:szCs w:val="22"/>
        </w:rPr>
      </w:pPr>
      <w:r w:rsidRPr="00E0272C">
        <w:rPr>
          <w:sz w:val="22"/>
          <w:szCs w:val="22"/>
        </w:rPr>
        <w:t xml:space="preserve">                 м.п.</w:t>
      </w:r>
    </w:p>
    <w:p w:rsidR="004541BA" w:rsidRPr="00EB0114" w:rsidRDefault="004541BA" w:rsidP="000C72F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BF7C23" w:rsidRDefault="00BF7C23" w:rsidP="000C72F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BF7C23" w:rsidRDefault="00BF7C23" w:rsidP="000C72F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B71C93" w:rsidRDefault="000C72F0" w:rsidP="000C72F0">
      <w:pPr>
        <w:widowControl/>
        <w:shd w:val="clear" w:color="auto" w:fill="FFFFFF"/>
        <w:rPr>
          <w:sz w:val="22"/>
          <w:szCs w:val="22"/>
        </w:rPr>
      </w:pPr>
      <w:r w:rsidRPr="00EB0114">
        <w:rPr>
          <w:b/>
          <w:bCs/>
          <w:color w:val="000000"/>
          <w:sz w:val="22"/>
          <w:szCs w:val="22"/>
        </w:rPr>
        <w:t xml:space="preserve">Арендатор: </w:t>
      </w:r>
      <w:r w:rsidR="00B15499">
        <w:rPr>
          <w:b/>
          <w:bCs/>
          <w:color w:val="000000"/>
          <w:sz w:val="22"/>
          <w:szCs w:val="22"/>
        </w:rPr>
        <w:t>______________________________</w:t>
      </w:r>
      <w:r w:rsidR="008F41E6" w:rsidRPr="00EB0114">
        <w:rPr>
          <w:sz w:val="22"/>
          <w:szCs w:val="22"/>
        </w:rPr>
        <w:fldChar w:fldCharType="begin"/>
      </w:r>
      <w:r w:rsidRPr="00EB0114">
        <w:rPr>
          <w:sz w:val="22"/>
          <w:szCs w:val="22"/>
        </w:rPr>
        <w:instrText>DOCVARIABLE "SP_FUNC: Get</w:instrText>
      </w:r>
      <w:r w:rsidRPr="00EB0114">
        <w:rPr>
          <w:sz w:val="22"/>
          <w:szCs w:val="22"/>
          <w:lang w:val="en-US"/>
        </w:rPr>
        <w:instrText>OrgAdress</w:instrText>
      </w:r>
      <w:r w:rsidRPr="00EB0114">
        <w:rPr>
          <w:sz w:val="22"/>
          <w:szCs w:val="22"/>
        </w:rPr>
        <w:instrText xml:space="preserve">(CONTEXT)" \* MERGEFORMAT </w:instrText>
      </w:r>
      <w:r w:rsidR="008F41E6" w:rsidRPr="00EB0114">
        <w:rPr>
          <w:sz w:val="22"/>
          <w:szCs w:val="22"/>
        </w:rPr>
        <w:fldChar w:fldCharType="separate"/>
      </w:r>
    </w:p>
    <w:p w:rsidR="00B71C93" w:rsidRDefault="00B71C93" w:rsidP="000C72F0">
      <w:pPr>
        <w:widowControl/>
        <w:shd w:val="clear" w:color="auto" w:fill="FFFFFF"/>
        <w:rPr>
          <w:sz w:val="22"/>
          <w:szCs w:val="22"/>
        </w:rPr>
      </w:pPr>
    </w:p>
    <w:p w:rsidR="000C72F0" w:rsidRPr="00EB0114" w:rsidRDefault="00B71C93" w:rsidP="000C72F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 xml:space="preserve">Адрес регистрации:    </w:t>
      </w:r>
      <w:r w:rsidR="00B15499">
        <w:rPr>
          <w:sz w:val="22"/>
          <w:szCs w:val="22"/>
        </w:rPr>
        <w:t>__________________________________________________</w:t>
      </w:r>
      <w:r>
        <w:rPr>
          <w:sz w:val="22"/>
          <w:szCs w:val="22"/>
        </w:rPr>
        <w:t xml:space="preserve">  </w:t>
      </w:r>
      <w:r w:rsidR="008F41E6" w:rsidRPr="00EB0114">
        <w:rPr>
          <w:sz w:val="22"/>
          <w:szCs w:val="22"/>
        </w:rPr>
        <w:fldChar w:fldCharType="end"/>
      </w:r>
    </w:p>
    <w:p w:rsidR="000C72F0" w:rsidRPr="00EB0114" w:rsidRDefault="000C72F0" w:rsidP="000C72F0">
      <w:pPr>
        <w:widowControl/>
        <w:shd w:val="clear" w:color="auto" w:fill="FFFFFF"/>
        <w:rPr>
          <w:sz w:val="22"/>
          <w:szCs w:val="22"/>
        </w:rPr>
      </w:pPr>
    </w:p>
    <w:p w:rsidR="00080686" w:rsidRPr="00EB0114" w:rsidRDefault="00080686" w:rsidP="00080686">
      <w:pPr>
        <w:widowControl/>
        <w:shd w:val="clear" w:color="auto" w:fill="FFFFFF"/>
        <w:rPr>
          <w:sz w:val="22"/>
          <w:szCs w:val="22"/>
        </w:rPr>
      </w:pPr>
      <w:r w:rsidRPr="00EB0114">
        <w:rPr>
          <w:color w:val="000000"/>
          <w:sz w:val="22"/>
          <w:szCs w:val="22"/>
        </w:rPr>
        <w:t>Фактический адрес:__________________________________________________________________</w:t>
      </w:r>
    </w:p>
    <w:p w:rsidR="00080686" w:rsidRPr="00EB0114" w:rsidRDefault="00080686" w:rsidP="00080686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B71C93" w:rsidRDefault="008F41E6" w:rsidP="00080686">
      <w:pPr>
        <w:widowControl/>
        <w:shd w:val="clear" w:color="auto" w:fill="FFFFFF"/>
        <w:rPr>
          <w:sz w:val="22"/>
          <w:szCs w:val="22"/>
        </w:rPr>
      </w:pPr>
      <w:r w:rsidRPr="00EB0114">
        <w:rPr>
          <w:sz w:val="22"/>
          <w:szCs w:val="22"/>
        </w:rPr>
        <w:fldChar w:fldCharType="begin"/>
      </w:r>
      <w:r w:rsidR="00080686" w:rsidRPr="00EB0114">
        <w:rPr>
          <w:sz w:val="22"/>
          <w:szCs w:val="22"/>
        </w:rPr>
        <w:instrText xml:space="preserve">DOCVARIABLE "SP_FUNC: GetParamogpN (CONTEXT)" \* MERGEFORMAT </w:instrText>
      </w:r>
      <w:r w:rsidRPr="00EB0114">
        <w:rPr>
          <w:sz w:val="22"/>
          <w:szCs w:val="22"/>
        </w:rPr>
        <w:fldChar w:fldCharType="separate"/>
      </w:r>
      <w:r w:rsidR="00B71C93">
        <w:rPr>
          <w:sz w:val="22"/>
          <w:szCs w:val="22"/>
        </w:rPr>
        <w:t>Телефон:_______________________________________________________________</w:t>
      </w:r>
    </w:p>
    <w:p w:rsidR="00B71C93" w:rsidRDefault="00B71C93" w:rsidP="00080686">
      <w:pPr>
        <w:widowControl/>
        <w:shd w:val="clear" w:color="auto" w:fill="FFFFFF"/>
        <w:rPr>
          <w:sz w:val="22"/>
          <w:szCs w:val="22"/>
        </w:rPr>
      </w:pPr>
    </w:p>
    <w:p w:rsidR="00080686" w:rsidRPr="00B71C93" w:rsidRDefault="008F41E6" w:rsidP="00080686">
      <w:pPr>
        <w:widowControl/>
        <w:shd w:val="clear" w:color="auto" w:fill="FFFFFF"/>
        <w:rPr>
          <w:sz w:val="22"/>
          <w:szCs w:val="22"/>
        </w:rPr>
      </w:pPr>
      <w:r w:rsidRPr="00EB0114">
        <w:rPr>
          <w:sz w:val="22"/>
          <w:szCs w:val="22"/>
        </w:rPr>
        <w:fldChar w:fldCharType="end"/>
      </w:r>
    </w:p>
    <w:p w:rsidR="00B71C93" w:rsidRDefault="008F41E6" w:rsidP="00970C7B">
      <w:pPr>
        <w:rPr>
          <w:b/>
          <w:sz w:val="22"/>
          <w:szCs w:val="22"/>
          <w:u w:val="single"/>
        </w:rPr>
      </w:pPr>
      <w:r w:rsidRPr="00EB0114">
        <w:rPr>
          <w:b/>
          <w:sz w:val="22"/>
          <w:szCs w:val="22"/>
          <w:u w:val="single"/>
        </w:rPr>
        <w:fldChar w:fldCharType="begin"/>
      </w:r>
      <w:r w:rsidR="00080686" w:rsidRPr="00EB0114">
        <w:rPr>
          <w:b/>
          <w:sz w:val="22"/>
          <w:szCs w:val="22"/>
          <w:u w:val="single"/>
        </w:rPr>
        <w:instrText xml:space="preserve">DOCVARIABLE "SP_FUNC: GetPodpis (CONTEXT)" \* MERGEFORMAT </w:instrText>
      </w:r>
      <w:r w:rsidRPr="00EB0114">
        <w:rPr>
          <w:b/>
          <w:sz w:val="22"/>
          <w:szCs w:val="22"/>
          <w:u w:val="single"/>
        </w:rPr>
        <w:fldChar w:fldCharType="separate"/>
      </w:r>
      <w:r w:rsidR="00B15499">
        <w:rPr>
          <w:b/>
          <w:sz w:val="22"/>
          <w:szCs w:val="22"/>
          <w:u w:val="single"/>
        </w:rPr>
        <w:t xml:space="preserve">____                                                                                  </w:t>
      </w:r>
      <w:r w:rsidR="00B71C93">
        <w:rPr>
          <w:b/>
          <w:sz w:val="22"/>
          <w:szCs w:val="22"/>
          <w:u w:val="single"/>
        </w:rPr>
        <w:t>________________________________________</w:t>
      </w:r>
    </w:p>
    <w:p w:rsidR="00125864" w:rsidRDefault="008F41E6" w:rsidP="00970C7B">
      <w:pPr>
        <w:rPr>
          <w:sz w:val="22"/>
          <w:szCs w:val="22"/>
        </w:rPr>
      </w:pPr>
      <w:r w:rsidRPr="00EB0114">
        <w:rPr>
          <w:b/>
          <w:sz w:val="22"/>
          <w:szCs w:val="22"/>
          <w:u w:val="single"/>
        </w:rPr>
        <w:fldChar w:fldCharType="end"/>
      </w:r>
      <w:fldSimple w:instr="DOCVARIABLE &quot;SP_FUNC: GetPodpisD (CONTEXT)&quot; \* MERGEFORMAT ">
        <w:r w:rsidR="00B71C93">
          <w:rPr>
            <w:sz w:val="22"/>
            <w:szCs w:val="22"/>
          </w:rPr>
          <w:t xml:space="preserve">                                /Ф.И.О./                                                                /подпись/   </w:t>
        </w:r>
      </w:fldSimple>
    </w:p>
    <w:p w:rsidR="00F20B53" w:rsidRPr="00EB0114" w:rsidRDefault="008F41E6" w:rsidP="00970C7B">
      <w:pPr>
        <w:rPr>
          <w:sz w:val="22"/>
          <w:szCs w:val="22"/>
        </w:rPr>
      </w:pPr>
      <w:fldSimple w:instr="DOCVARIABLE &quot;SP_FUNC: GetReleaseSign (CONTEXT)&quot; \* MERGEFORMAT">
        <w:r w:rsidR="00B71C93">
          <w:rPr>
            <w:b/>
            <w:sz w:val="22"/>
            <w:szCs w:val="22"/>
          </w:rPr>
          <w:t xml:space="preserve"> </w:t>
        </w:r>
      </w:fldSimple>
    </w:p>
    <w:sectPr w:rsidR="00F20B53" w:rsidRPr="00EB0114" w:rsidSect="00EF399C">
      <w:type w:val="continuous"/>
      <w:pgSz w:w="11909" w:h="16834"/>
      <w:pgMar w:top="567" w:right="852" w:bottom="709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712E" w:rsidRDefault="001F712E">
      <w:r>
        <w:separator/>
      </w:r>
    </w:p>
  </w:endnote>
  <w:endnote w:type="continuationSeparator" w:id="0">
    <w:p w:rsidR="001F712E" w:rsidRDefault="001F7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712E" w:rsidRDefault="001F712E">
      <w:r>
        <w:separator/>
      </w:r>
    </w:p>
  </w:footnote>
  <w:footnote w:type="continuationSeparator" w:id="0">
    <w:p w:rsidR="001F712E" w:rsidRDefault="001F712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B3D2349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45C2F0F"/>
    <w:multiLevelType w:val="multilevel"/>
    <w:tmpl w:val="41AE0E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5A060C8"/>
    <w:multiLevelType w:val="multilevel"/>
    <w:tmpl w:val="C312FB88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2A791630"/>
    <w:multiLevelType w:val="multilevel"/>
    <w:tmpl w:val="EBC465C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49824A65"/>
    <w:multiLevelType w:val="multilevel"/>
    <w:tmpl w:val="E214B20A"/>
    <w:lvl w:ilvl="0">
      <w:start w:val="1"/>
      <w:numFmt w:val="decimal"/>
      <w:lvlText w:val="%1."/>
      <w:lvlJc w:val="center"/>
      <w:pPr>
        <w:ind w:left="0" w:firstLine="0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decimal"/>
      <w:lvlText w:val="%2.1."/>
      <w:lvlJc w:val="left"/>
      <w:pPr>
        <w:ind w:left="0" w:firstLine="360"/>
      </w:pPr>
      <w:rPr>
        <w:rFonts w:hint="default"/>
        <w:b w:val="0"/>
        <w:i w:val="0"/>
        <w:sz w:val="22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357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4DA56A34"/>
    <w:multiLevelType w:val="multilevel"/>
    <w:tmpl w:val="5E72B47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>
    <w:nsid w:val="57994A40"/>
    <w:multiLevelType w:val="multilevel"/>
    <w:tmpl w:val="BFA25B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8E92B71"/>
    <w:multiLevelType w:val="multilevel"/>
    <w:tmpl w:val="BE52EC2C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284" w:firstLine="76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lvlRestart w:val="0"/>
      <w:suff w:val="space"/>
      <w:lvlText w:val="%1.%2.%3."/>
      <w:lvlJc w:val="left"/>
      <w:pPr>
        <w:ind w:left="284" w:firstLine="73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8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F820CDE"/>
    <w:multiLevelType w:val="multilevel"/>
    <w:tmpl w:val="303E082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8"/>
  </w:num>
  <w:num w:numId="2">
    <w:abstractNumId w:val="16"/>
  </w:num>
  <w:num w:numId="3">
    <w:abstractNumId w:val="16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6"/>
  </w:num>
  <w:num w:numId="8">
    <w:abstractNumId w:val="5"/>
  </w:num>
  <w:num w:numId="9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0"/>
  </w:num>
  <w:num w:numId="13">
    <w:abstractNumId w:val="1"/>
  </w:num>
  <w:num w:numId="14">
    <w:abstractNumId w:val="15"/>
  </w:num>
  <w:num w:numId="15">
    <w:abstractNumId w:val="12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 w:numId="20">
    <w:abstractNumId w:val="12"/>
  </w:num>
  <w:num w:numId="21">
    <w:abstractNumId w:val="7"/>
  </w:num>
  <w:num w:numId="22">
    <w:abstractNumId w:val="12"/>
    <w:lvlOverride w:ilvl="0">
      <w:startOverride w:val="7"/>
    </w:lvlOverride>
  </w:num>
  <w:num w:numId="23">
    <w:abstractNumId w:val="2"/>
  </w:num>
  <w:num w:numId="24">
    <w:abstractNumId w:val="12"/>
    <w:lvlOverride w:ilvl="0">
      <w:startOverride w:val="7"/>
    </w:lvlOverride>
    <w:lvlOverride w:ilvl="1">
      <w:startOverride w:val="3"/>
    </w:lvlOverride>
  </w:num>
  <w:num w:numId="25">
    <w:abstractNumId w:val="17"/>
  </w:num>
  <w:num w:numId="26">
    <w:abstractNumId w:val="12"/>
    <w:lvlOverride w:ilvl="0">
      <w:startOverride w:val="7"/>
    </w:lvlOverride>
    <w:lvlOverride w:ilvl="1">
      <w:startOverride w:val="3"/>
    </w:lvlOverride>
  </w:num>
  <w:num w:numId="27">
    <w:abstractNumId w:val="12"/>
    <w:lvlOverride w:ilvl="0">
      <w:startOverride w:val="7"/>
    </w:lvlOverride>
    <w:lvlOverride w:ilvl="1">
      <w:startOverride w:val="3"/>
    </w:lvlOverride>
  </w:num>
  <w:num w:numId="28">
    <w:abstractNumId w:val="3"/>
  </w:num>
  <w:num w:numId="29">
    <w:abstractNumId w:val="12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</w:num>
  <w:num w:numId="31">
    <w:abstractNumId w:val="12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3"/>
  </w:num>
  <w:num w:numId="33">
    <w:abstractNumId w:val="19"/>
  </w:num>
  <w:num w:numId="34">
    <w:abstractNumId w:val="13"/>
    <w:lvlOverride w:ilvl="0">
      <w:startOverride w:val="4"/>
    </w:lvlOverride>
    <w:lvlOverride w:ilvl="1">
      <w:startOverride w:val="1"/>
    </w:lvlOverride>
  </w:num>
  <w:num w:numId="35">
    <w:abstractNumId w:val="13"/>
    <w:lvlOverride w:ilvl="0">
      <w:startOverride w:val="4"/>
    </w:lvlOverride>
    <w:lvlOverride w:ilvl="1">
      <w:startOverride w:val="1"/>
    </w:lvlOverride>
  </w:num>
  <w:num w:numId="36">
    <w:abstractNumId w:val="13"/>
    <w:lvlOverride w:ilvl="0">
      <w:startOverride w:val="4"/>
    </w:lvlOverride>
    <w:lvlOverride w:ilvl="1">
      <w:startOverride w:val="1"/>
    </w:lvlOverride>
  </w:num>
  <w:num w:numId="3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Козлов Евгений Александрович"/>
    <w:docVar w:name="SP_FUNC: GetDatePodpisiDog(CONTEXT)" w:val="12.10.2020"/>
    <w:docVar w:name="SP_FUNC: GetDogovor(CONTEXT)" w:val="197-2020/О-А"/>
    <w:docVar w:name="SP_FUNC: GetEndDateMovesetDoc (CONTEXT)" w:val="10 лет"/>
    <w:docVar w:name="SP_FUNC: GetFixingSign (CONTEXT)" w:val=" "/>
    <w:docVar w:name="SP_FUNC: GetInfo_Ar (CONTEXT)" w:val="Козлов Евгений Александрович, 29.09.1984 года рождения, место рождения г. Бугульма респ. Татарстан, пол мужской, гражданин России, зарегистрированный по месту жительства по адресу: Челябинская область, г. Златоуст, ул.Спортивная, д.110, паспорт: 75 04 375670 выдан: ОМ №1 УВД г.Златоуста Челябинской области 22.10.2004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02.11.2020г. №бн и Распоряжения ОМС  «Комитета по управлению имуществом Златоустовского городского округа» 19.09.2020г. №684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Златоуст, ул.Спортивная, д.110    "/>
    <w:docVar w:name="SP_FUNC: GetParamogpN (CONTEXT)" w:val="Телефон:________________________________________________________________x000D__x000D_"/>
    <w:docVar w:name="SP_FUNC: GetPodpis (CONTEXT)" w:val="_____Козлов Евгений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02619:277   площадью 400 кв. м., расположенный по адресному ориентиру: Челябинская область, г. Златоуст, ул. 5-я Нижне-Вокзальная, , западнее земельного участка с кадастровым номером 74:25:0302619:40. Разрешенный вид использования (целевое назначение) земельного участка: для размещения временного сооружения - автостоянки на 16 машиномест."/>
  </w:docVars>
  <w:rsids>
    <w:rsidRoot w:val="00B71C93"/>
    <w:rsid w:val="00015B66"/>
    <w:rsid w:val="00015BCD"/>
    <w:rsid w:val="00015F21"/>
    <w:rsid w:val="00027606"/>
    <w:rsid w:val="000322BA"/>
    <w:rsid w:val="0007478D"/>
    <w:rsid w:val="00080686"/>
    <w:rsid w:val="0009255C"/>
    <w:rsid w:val="000968EB"/>
    <w:rsid w:val="000A3096"/>
    <w:rsid w:val="000C72F0"/>
    <w:rsid w:val="000E4247"/>
    <w:rsid w:val="0011066C"/>
    <w:rsid w:val="001244A2"/>
    <w:rsid w:val="00125864"/>
    <w:rsid w:val="00126ABC"/>
    <w:rsid w:val="001427DD"/>
    <w:rsid w:val="00147CAE"/>
    <w:rsid w:val="001533A6"/>
    <w:rsid w:val="001728AD"/>
    <w:rsid w:val="0017706E"/>
    <w:rsid w:val="001A0F12"/>
    <w:rsid w:val="001C442D"/>
    <w:rsid w:val="001D0D58"/>
    <w:rsid w:val="001F2969"/>
    <w:rsid w:val="001F712E"/>
    <w:rsid w:val="00204236"/>
    <w:rsid w:val="00204BD7"/>
    <w:rsid w:val="002168F8"/>
    <w:rsid w:val="002176F9"/>
    <w:rsid w:val="00220070"/>
    <w:rsid w:val="00230962"/>
    <w:rsid w:val="002411B4"/>
    <w:rsid w:val="002454C0"/>
    <w:rsid w:val="00247EF6"/>
    <w:rsid w:val="0027357A"/>
    <w:rsid w:val="00284903"/>
    <w:rsid w:val="00290BCA"/>
    <w:rsid w:val="002927B8"/>
    <w:rsid w:val="00292A94"/>
    <w:rsid w:val="002B32ED"/>
    <w:rsid w:val="002C4CFD"/>
    <w:rsid w:val="002C5413"/>
    <w:rsid w:val="002E20B4"/>
    <w:rsid w:val="002E5676"/>
    <w:rsid w:val="002F039C"/>
    <w:rsid w:val="002F7FFC"/>
    <w:rsid w:val="00324EB6"/>
    <w:rsid w:val="00332F48"/>
    <w:rsid w:val="0034720D"/>
    <w:rsid w:val="003541F5"/>
    <w:rsid w:val="003A0EC1"/>
    <w:rsid w:val="003E1D93"/>
    <w:rsid w:val="004027B4"/>
    <w:rsid w:val="00402B8A"/>
    <w:rsid w:val="00402F64"/>
    <w:rsid w:val="00427470"/>
    <w:rsid w:val="0043536D"/>
    <w:rsid w:val="004541BA"/>
    <w:rsid w:val="004602F7"/>
    <w:rsid w:val="00464237"/>
    <w:rsid w:val="0046510A"/>
    <w:rsid w:val="00473DF7"/>
    <w:rsid w:val="00483F2E"/>
    <w:rsid w:val="00492754"/>
    <w:rsid w:val="004A324A"/>
    <w:rsid w:val="004C10F5"/>
    <w:rsid w:val="004D604F"/>
    <w:rsid w:val="004D6CDB"/>
    <w:rsid w:val="00503566"/>
    <w:rsid w:val="00523521"/>
    <w:rsid w:val="00531105"/>
    <w:rsid w:val="00543570"/>
    <w:rsid w:val="00556451"/>
    <w:rsid w:val="005569E3"/>
    <w:rsid w:val="005A5C85"/>
    <w:rsid w:val="005C3344"/>
    <w:rsid w:val="005D0DE3"/>
    <w:rsid w:val="005D4E2C"/>
    <w:rsid w:val="005D785C"/>
    <w:rsid w:val="005F4F84"/>
    <w:rsid w:val="00607265"/>
    <w:rsid w:val="006128BB"/>
    <w:rsid w:val="006162DD"/>
    <w:rsid w:val="00642722"/>
    <w:rsid w:val="00657D99"/>
    <w:rsid w:val="00666121"/>
    <w:rsid w:val="00673A65"/>
    <w:rsid w:val="00682BDA"/>
    <w:rsid w:val="006847F9"/>
    <w:rsid w:val="00696CB7"/>
    <w:rsid w:val="006973D2"/>
    <w:rsid w:val="006A543B"/>
    <w:rsid w:val="006F56D6"/>
    <w:rsid w:val="0070452B"/>
    <w:rsid w:val="007045CB"/>
    <w:rsid w:val="00731221"/>
    <w:rsid w:val="0074483B"/>
    <w:rsid w:val="00762D98"/>
    <w:rsid w:val="007703E7"/>
    <w:rsid w:val="0077048B"/>
    <w:rsid w:val="00773C8B"/>
    <w:rsid w:val="00786BF5"/>
    <w:rsid w:val="007870B6"/>
    <w:rsid w:val="007A0987"/>
    <w:rsid w:val="007D6328"/>
    <w:rsid w:val="00800EB7"/>
    <w:rsid w:val="008020F5"/>
    <w:rsid w:val="00811375"/>
    <w:rsid w:val="00821E8E"/>
    <w:rsid w:val="00832E86"/>
    <w:rsid w:val="00853AF3"/>
    <w:rsid w:val="00856960"/>
    <w:rsid w:val="00871ECF"/>
    <w:rsid w:val="0088005D"/>
    <w:rsid w:val="008A37D9"/>
    <w:rsid w:val="008B0C95"/>
    <w:rsid w:val="008E5CFB"/>
    <w:rsid w:val="008F41E6"/>
    <w:rsid w:val="00921EF5"/>
    <w:rsid w:val="00923181"/>
    <w:rsid w:val="009465B3"/>
    <w:rsid w:val="00951115"/>
    <w:rsid w:val="009523A9"/>
    <w:rsid w:val="00956C6B"/>
    <w:rsid w:val="00970C7B"/>
    <w:rsid w:val="00986840"/>
    <w:rsid w:val="009B03D8"/>
    <w:rsid w:val="009D2AB1"/>
    <w:rsid w:val="009D3E7B"/>
    <w:rsid w:val="009E1A8A"/>
    <w:rsid w:val="00A14CD1"/>
    <w:rsid w:val="00A1786B"/>
    <w:rsid w:val="00A31841"/>
    <w:rsid w:val="00A3403C"/>
    <w:rsid w:val="00A47EB8"/>
    <w:rsid w:val="00A66C5E"/>
    <w:rsid w:val="00A7729D"/>
    <w:rsid w:val="00A8520C"/>
    <w:rsid w:val="00A93C3C"/>
    <w:rsid w:val="00A96165"/>
    <w:rsid w:val="00AC0A3F"/>
    <w:rsid w:val="00AC2CE2"/>
    <w:rsid w:val="00AC77EB"/>
    <w:rsid w:val="00AE20DA"/>
    <w:rsid w:val="00AE341A"/>
    <w:rsid w:val="00AE3CFC"/>
    <w:rsid w:val="00AE3D68"/>
    <w:rsid w:val="00AF11DE"/>
    <w:rsid w:val="00AF4DC5"/>
    <w:rsid w:val="00B07938"/>
    <w:rsid w:val="00B12917"/>
    <w:rsid w:val="00B15499"/>
    <w:rsid w:val="00B25C71"/>
    <w:rsid w:val="00B4017F"/>
    <w:rsid w:val="00B52CB0"/>
    <w:rsid w:val="00B56F72"/>
    <w:rsid w:val="00B71C93"/>
    <w:rsid w:val="00B85129"/>
    <w:rsid w:val="00BA6FF0"/>
    <w:rsid w:val="00BC0E45"/>
    <w:rsid w:val="00BC3B61"/>
    <w:rsid w:val="00BF7C23"/>
    <w:rsid w:val="00C020AE"/>
    <w:rsid w:val="00C02190"/>
    <w:rsid w:val="00C07647"/>
    <w:rsid w:val="00C078C3"/>
    <w:rsid w:val="00C10069"/>
    <w:rsid w:val="00C1792A"/>
    <w:rsid w:val="00C51D8A"/>
    <w:rsid w:val="00C55171"/>
    <w:rsid w:val="00C728C3"/>
    <w:rsid w:val="00C867B8"/>
    <w:rsid w:val="00C958AD"/>
    <w:rsid w:val="00CA428A"/>
    <w:rsid w:val="00CA598B"/>
    <w:rsid w:val="00CC3A3C"/>
    <w:rsid w:val="00CF5113"/>
    <w:rsid w:val="00D00E0E"/>
    <w:rsid w:val="00D03AD3"/>
    <w:rsid w:val="00D1053B"/>
    <w:rsid w:val="00D14F24"/>
    <w:rsid w:val="00D3768F"/>
    <w:rsid w:val="00D4336C"/>
    <w:rsid w:val="00D44515"/>
    <w:rsid w:val="00DC7A5F"/>
    <w:rsid w:val="00DE1D03"/>
    <w:rsid w:val="00E0272C"/>
    <w:rsid w:val="00E03AC6"/>
    <w:rsid w:val="00E209EC"/>
    <w:rsid w:val="00E23DDF"/>
    <w:rsid w:val="00E46DD5"/>
    <w:rsid w:val="00E6493D"/>
    <w:rsid w:val="00EA47CB"/>
    <w:rsid w:val="00EB0114"/>
    <w:rsid w:val="00EC0606"/>
    <w:rsid w:val="00ED2F0D"/>
    <w:rsid w:val="00EE0FAB"/>
    <w:rsid w:val="00EF1A39"/>
    <w:rsid w:val="00EF399C"/>
    <w:rsid w:val="00F00994"/>
    <w:rsid w:val="00F20B53"/>
    <w:rsid w:val="00F23A0C"/>
    <w:rsid w:val="00F33186"/>
    <w:rsid w:val="00F33CFF"/>
    <w:rsid w:val="00F66D21"/>
    <w:rsid w:val="00F671D9"/>
    <w:rsid w:val="00F72491"/>
    <w:rsid w:val="00F84403"/>
    <w:rsid w:val="00F94645"/>
    <w:rsid w:val="00F972B8"/>
    <w:rsid w:val="00FA5FF0"/>
    <w:rsid w:val="00FB4524"/>
    <w:rsid w:val="00FC6B53"/>
    <w:rsid w:val="00FE2626"/>
    <w:rsid w:val="00FE32DD"/>
    <w:rsid w:val="00FE3F3F"/>
    <w:rsid w:val="00FF1023"/>
    <w:rsid w:val="00FF4A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44515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FE32DD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FE32DD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FE32DD"/>
  </w:style>
  <w:style w:type="paragraph" w:customStyle="1" w:styleId="-">
    <w:name w:val="Новый - дог"/>
    <w:basedOn w:val="a0"/>
    <w:rsid w:val="00DC7A5F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styleId="a7">
    <w:name w:val="Balloon Text"/>
    <w:basedOn w:val="a0"/>
    <w:link w:val="a8"/>
    <w:rsid w:val="00B56F7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B56F72"/>
    <w:rPr>
      <w:rFonts w:ascii="Tahoma" w:hAnsi="Tahoma" w:cs="Tahoma"/>
      <w:sz w:val="16"/>
      <w:szCs w:val="16"/>
    </w:rPr>
  </w:style>
  <w:style w:type="table" w:styleId="a9">
    <w:name w:val="Table Grid"/>
    <w:basedOn w:val="a2"/>
    <w:rsid w:val="00FE26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a"/>
    <w:rsid w:val="00FE262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E262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Plain Text"/>
    <w:basedOn w:val="a0"/>
    <w:link w:val="ab"/>
    <w:rsid w:val="00FE2626"/>
    <w:rPr>
      <w:rFonts w:ascii="Courier New" w:hAnsi="Courier New" w:cs="Courier New"/>
    </w:rPr>
  </w:style>
  <w:style w:type="character" w:customStyle="1" w:styleId="ab">
    <w:name w:val="Текст Знак"/>
    <w:link w:val="aa"/>
    <w:rsid w:val="00FE2626"/>
    <w:rPr>
      <w:rFonts w:ascii="Courier New" w:hAnsi="Courier New" w:cs="Courier New"/>
    </w:rPr>
  </w:style>
  <w:style w:type="paragraph" w:customStyle="1" w:styleId="10">
    <w:name w:val="список договора 1 уровень"/>
    <w:basedOn w:val="a"/>
    <w:link w:val="11"/>
    <w:autoRedefine/>
    <w:qFormat/>
    <w:rsid w:val="00015F21"/>
    <w:pPr>
      <w:widowControl/>
      <w:numPr>
        <w:numId w:val="0"/>
      </w:numPr>
      <w:shd w:val="clear" w:color="auto" w:fill="FFFFFF"/>
      <w:spacing w:before="360" w:after="360"/>
      <w:contextualSpacing w:val="0"/>
      <w:jc w:val="center"/>
    </w:pPr>
    <w:rPr>
      <w:b/>
      <w:caps/>
      <w:color w:val="000000"/>
      <w:sz w:val="22"/>
      <w:szCs w:val="22"/>
    </w:rPr>
  </w:style>
  <w:style w:type="character" w:customStyle="1" w:styleId="11">
    <w:name w:val="список договора 1 уровень Знак"/>
    <w:link w:val="10"/>
    <w:rsid w:val="00015F21"/>
    <w:rPr>
      <w:b/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AE3CFC"/>
    <w:pPr>
      <w:numPr>
        <w:numId w:val="12"/>
      </w:numPr>
      <w:contextualSpacing/>
    </w:pPr>
  </w:style>
  <w:style w:type="paragraph" w:customStyle="1" w:styleId="2">
    <w:name w:val="список договора 2 уровень"/>
    <w:basedOn w:val="10"/>
    <w:link w:val="20"/>
    <w:autoRedefine/>
    <w:qFormat/>
    <w:rsid w:val="005D785C"/>
    <w:pPr>
      <w:spacing w:before="0" w:after="0"/>
      <w:ind w:firstLine="284"/>
      <w:jc w:val="both"/>
    </w:pPr>
    <w:rPr>
      <w:b w:val="0"/>
      <w:caps w:val="0"/>
    </w:rPr>
  </w:style>
  <w:style w:type="character" w:customStyle="1" w:styleId="20">
    <w:name w:val="список договора 2 уровень Знак"/>
    <w:link w:val="2"/>
    <w:rsid w:val="005D785C"/>
    <w:rPr>
      <w:color w:val="000000"/>
      <w:sz w:val="22"/>
      <w:szCs w:val="22"/>
      <w:shd w:val="clear" w:color="auto" w:fill="FFFFFF"/>
    </w:rPr>
  </w:style>
  <w:style w:type="paragraph" w:customStyle="1" w:styleId="3">
    <w:name w:val="список договора 3 уровень"/>
    <w:basedOn w:val="a0"/>
    <w:qFormat/>
    <w:rsid w:val="00204236"/>
    <w:pPr>
      <w:numPr>
        <w:ilvl w:val="2"/>
        <w:numId w:val="30"/>
      </w:numPr>
      <w:jc w:val="both"/>
    </w:pPr>
    <w:rPr>
      <w:sz w:val="22"/>
    </w:rPr>
  </w:style>
  <w:style w:type="paragraph" w:styleId="ac">
    <w:name w:val="List Paragraph"/>
    <w:basedOn w:val="a0"/>
    <w:uiPriority w:val="34"/>
    <w:qFormat/>
    <w:rsid w:val="002176F9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4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C5D0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smC5D0.tmp</Template>
  <TotalTime>43</TotalTime>
  <Pages>5</Pages>
  <Words>1838</Words>
  <Characters>14771</Characters>
  <Application>Microsoft Office Word</Application>
  <DocSecurity>0</DocSecurity>
  <Lines>123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16576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Бурдина О.Ю.</cp:lastModifiedBy>
  <cp:revision>25</cp:revision>
  <cp:lastPrinted>2013-10-05T09:38:00Z</cp:lastPrinted>
  <dcterms:created xsi:type="dcterms:W3CDTF">2020-12-02T09:58:00Z</dcterms:created>
  <dcterms:modified xsi:type="dcterms:W3CDTF">2023-10-31T08:04:00Z</dcterms:modified>
</cp:coreProperties>
</file>